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F7213" w14:textId="72B5C41B" w:rsidR="00281DC6" w:rsidRPr="002614E1" w:rsidRDefault="00C41F03" w:rsidP="00F8423C">
      <w:pPr>
        <w:keepNext/>
        <w:jc w:val="right"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Pr="00F8423C">
        <w:rPr>
          <w:rFonts w:asciiTheme="minorHAnsi" w:hAnsiTheme="minorHAnsi" w:cstheme="minorHAnsi"/>
          <w:bCs/>
          <w:sz w:val="20"/>
          <w:szCs w:val="20"/>
        </w:rPr>
        <w:tab/>
      </w:r>
      <w:r w:rsidR="006C15DF" w:rsidRPr="002614E1">
        <w:rPr>
          <w:rFonts w:asciiTheme="minorHAnsi" w:hAnsiTheme="minorHAnsi" w:cstheme="minorHAnsi"/>
          <w:bCs/>
          <w:sz w:val="20"/>
          <w:szCs w:val="20"/>
        </w:rPr>
        <w:t>Z</w:t>
      </w:r>
      <w:r w:rsidR="00281DC6" w:rsidRPr="002614E1">
        <w:rPr>
          <w:rFonts w:asciiTheme="minorHAnsi" w:hAnsiTheme="minorHAnsi" w:cstheme="minorHAnsi"/>
          <w:bCs/>
          <w:sz w:val="20"/>
          <w:szCs w:val="20"/>
        </w:rPr>
        <w:t xml:space="preserve">ałącznik nr </w:t>
      </w:r>
      <w:r w:rsidR="00281DC6" w:rsidRPr="002614E1">
        <w:rPr>
          <w:rFonts w:asciiTheme="minorHAnsi" w:hAnsiTheme="minorHAnsi" w:cstheme="minorHAnsi"/>
          <w:sz w:val="20"/>
          <w:szCs w:val="20"/>
        </w:rPr>
        <w:t>1</w:t>
      </w:r>
      <w:r w:rsidR="00281DC6" w:rsidRPr="002614E1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81DC6" w:rsidRPr="002614E1">
        <w:rPr>
          <w:rFonts w:asciiTheme="minorHAnsi" w:hAnsiTheme="minorHAnsi" w:cstheme="minorHAnsi"/>
          <w:bCs/>
          <w:sz w:val="20"/>
          <w:szCs w:val="20"/>
        </w:rPr>
        <w:t>do SWZ</w:t>
      </w:r>
    </w:p>
    <w:p w14:paraId="6EDAEF3B" w14:textId="20793B49" w:rsidR="00E72FDC" w:rsidRPr="002614E1" w:rsidRDefault="001F7CF5" w:rsidP="00F8423C">
      <w:pPr>
        <w:keepNext/>
        <w:outlineLvl w:val="3"/>
        <w:rPr>
          <w:rFonts w:asciiTheme="minorHAnsi" w:hAnsiTheme="minorHAnsi" w:cstheme="minorHAnsi"/>
          <w:bCs/>
          <w:sz w:val="20"/>
          <w:szCs w:val="20"/>
        </w:rPr>
      </w:pPr>
      <w:r w:rsidRPr="002614E1">
        <w:rPr>
          <w:rFonts w:asciiTheme="minorHAnsi" w:hAnsiTheme="minorHAnsi" w:cstheme="minorHAnsi"/>
          <w:bCs/>
          <w:sz w:val="20"/>
          <w:szCs w:val="20"/>
        </w:rPr>
        <w:t>ADT.261.4.2026</w:t>
      </w:r>
    </w:p>
    <w:p w14:paraId="547658B9" w14:textId="77777777" w:rsidR="00E72FDC" w:rsidRPr="002614E1" w:rsidRDefault="00E72FDC" w:rsidP="00F8423C">
      <w:pPr>
        <w:keepNext/>
        <w:outlineLvl w:val="3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81DC6" w:rsidRPr="002614E1" w14:paraId="5694A8C0" w14:textId="77777777" w:rsidTr="00F8423C">
        <w:tc>
          <w:tcPr>
            <w:tcW w:w="5000" w:type="pct"/>
            <w:shd w:val="clear" w:color="auto" w:fill="F2F2F2"/>
          </w:tcPr>
          <w:p w14:paraId="0187ECD0" w14:textId="6F1F6D13" w:rsidR="00281DC6" w:rsidRPr="002614E1" w:rsidRDefault="00281DC6" w:rsidP="00F8423C">
            <w:pPr>
              <w:keepNext/>
              <w:spacing w:before="240" w:after="240"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FORMULARZ OFERT</w:t>
            </w:r>
            <w:r w:rsidR="00A45690" w:rsidRPr="002614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OW</w:t>
            </w:r>
            <w:r w:rsidRPr="002614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</w:t>
            </w:r>
          </w:p>
        </w:tc>
      </w:tr>
    </w:tbl>
    <w:p w14:paraId="201ABFA3" w14:textId="77777777" w:rsidR="00281DC6" w:rsidRPr="002614E1" w:rsidRDefault="00281DC6" w:rsidP="00F8423C">
      <w:pPr>
        <w:keepNext/>
        <w:jc w:val="center"/>
        <w:outlineLvl w:val="1"/>
        <w:rPr>
          <w:rFonts w:asciiTheme="minorHAnsi" w:hAnsiTheme="minorHAnsi" w:cstheme="minorHAnsi"/>
          <w:b/>
          <w:sz w:val="20"/>
          <w:szCs w:val="20"/>
        </w:rPr>
      </w:pPr>
    </w:p>
    <w:p w14:paraId="5518607C" w14:textId="59C3C164" w:rsidR="00281DC6" w:rsidRPr="002614E1" w:rsidRDefault="00281DC6" w:rsidP="006311ED">
      <w:pPr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 xml:space="preserve">Nawiązując do toczącego się postępowania o udzielenie zamówienia publicznego prowadzonego </w:t>
      </w:r>
      <w:r w:rsidRPr="002614E1">
        <w:rPr>
          <w:rFonts w:asciiTheme="minorHAnsi" w:hAnsiTheme="minorHAnsi" w:cstheme="minorHAnsi"/>
          <w:sz w:val="20"/>
          <w:szCs w:val="20"/>
        </w:rPr>
        <w:br/>
        <w:t xml:space="preserve">w </w:t>
      </w:r>
      <w:r w:rsidR="00C377E6" w:rsidRPr="002614E1">
        <w:rPr>
          <w:rFonts w:asciiTheme="minorHAnsi" w:hAnsiTheme="minorHAnsi" w:cstheme="minorHAnsi"/>
          <w:sz w:val="20"/>
          <w:szCs w:val="20"/>
        </w:rPr>
        <w:t xml:space="preserve">trybie przetargu </w:t>
      </w:r>
      <w:r w:rsidR="00F8423C" w:rsidRPr="002614E1">
        <w:rPr>
          <w:rFonts w:asciiTheme="minorHAnsi" w:hAnsiTheme="minorHAnsi" w:cstheme="minorHAnsi"/>
          <w:sz w:val="20"/>
          <w:szCs w:val="20"/>
        </w:rPr>
        <w:t>nieograniczonego na</w:t>
      </w:r>
      <w:r w:rsidR="00C377E6" w:rsidRPr="002614E1">
        <w:rPr>
          <w:rFonts w:asciiTheme="minorHAnsi" w:hAnsiTheme="minorHAnsi" w:cstheme="minorHAnsi"/>
          <w:sz w:val="20"/>
          <w:szCs w:val="20"/>
        </w:rPr>
        <w:t xml:space="preserve"> podstawie art. 132 Ustawy z dnia 11 września 2019 r. – Prawo Zamówień Publicznych (</w:t>
      </w:r>
      <w:proofErr w:type="spellStart"/>
      <w:r w:rsidR="00C377E6" w:rsidRPr="002614E1">
        <w:rPr>
          <w:rFonts w:asciiTheme="minorHAnsi" w:hAnsiTheme="minorHAnsi" w:cstheme="minorHAnsi"/>
          <w:sz w:val="20"/>
          <w:szCs w:val="20"/>
        </w:rPr>
        <w:t>Dz.u</w:t>
      </w:r>
      <w:proofErr w:type="spellEnd"/>
      <w:r w:rsidR="00C377E6" w:rsidRPr="002614E1">
        <w:rPr>
          <w:rFonts w:asciiTheme="minorHAnsi" w:hAnsiTheme="minorHAnsi" w:cstheme="minorHAnsi"/>
          <w:sz w:val="20"/>
          <w:szCs w:val="20"/>
        </w:rPr>
        <w:t xml:space="preserve">. z </w:t>
      </w:r>
      <w:r w:rsidR="00F8423C" w:rsidRPr="002614E1">
        <w:rPr>
          <w:rFonts w:asciiTheme="minorHAnsi" w:hAnsiTheme="minorHAnsi" w:cstheme="minorHAnsi"/>
          <w:sz w:val="20"/>
          <w:szCs w:val="20"/>
        </w:rPr>
        <w:t>2024 r.</w:t>
      </w:r>
      <w:r w:rsidR="00C377E6" w:rsidRPr="002614E1">
        <w:rPr>
          <w:rFonts w:asciiTheme="minorHAnsi" w:hAnsiTheme="minorHAnsi" w:cstheme="minorHAnsi"/>
          <w:sz w:val="20"/>
          <w:szCs w:val="20"/>
        </w:rPr>
        <w:t xml:space="preserve">, poz. 1320) </w:t>
      </w:r>
      <w:r w:rsidRPr="002614E1">
        <w:rPr>
          <w:rFonts w:asciiTheme="minorHAnsi" w:hAnsiTheme="minorHAnsi" w:cstheme="minorHAnsi"/>
          <w:sz w:val="20"/>
          <w:szCs w:val="20"/>
        </w:rPr>
        <w:t>pn.:</w:t>
      </w:r>
      <w:r w:rsidR="006311ED" w:rsidRPr="002614E1">
        <w:t xml:space="preserve"> </w:t>
      </w:r>
      <w:r w:rsidR="006311ED" w:rsidRPr="002614E1">
        <w:rPr>
          <w:rFonts w:asciiTheme="minorHAnsi" w:hAnsiTheme="minorHAnsi" w:cstheme="minorHAnsi"/>
          <w:b/>
          <w:bCs/>
          <w:sz w:val="20"/>
          <w:szCs w:val="20"/>
        </w:rPr>
        <w:t xml:space="preserve">Dostawa sprzętu medycznego </w:t>
      </w:r>
      <w:r w:rsidR="00E54967" w:rsidRPr="002614E1">
        <w:rPr>
          <w:rFonts w:asciiTheme="minorHAnsi" w:hAnsiTheme="minorHAnsi" w:cstheme="minorHAnsi"/>
          <w:b/>
          <w:bCs/>
          <w:sz w:val="20"/>
          <w:szCs w:val="20"/>
        </w:rPr>
        <w:t xml:space="preserve">i oprogramowania </w:t>
      </w:r>
      <w:r w:rsidR="006311ED" w:rsidRPr="002614E1">
        <w:rPr>
          <w:rFonts w:asciiTheme="minorHAnsi" w:hAnsiTheme="minorHAnsi" w:cstheme="minorHAnsi"/>
          <w:b/>
          <w:bCs/>
          <w:sz w:val="20"/>
          <w:szCs w:val="20"/>
        </w:rPr>
        <w:t>w ramach projektu KPO D1.1.1 pn. „Kardiologia w nowej odsłonie – rozwój infrastruktury medycznej ZOZ Łowicz w ramach KPO”</w:t>
      </w:r>
      <w:r w:rsidR="00F8423C" w:rsidRPr="002614E1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F8423C" w:rsidRPr="002614E1">
        <w:rPr>
          <w:rFonts w:asciiTheme="minorHAnsi" w:hAnsiTheme="minorHAnsi" w:cstheme="minorHAnsi"/>
          <w:sz w:val="20"/>
          <w:szCs w:val="20"/>
        </w:rPr>
        <w:t xml:space="preserve"> </w:t>
      </w:r>
      <w:r w:rsidRPr="002614E1">
        <w:rPr>
          <w:rFonts w:asciiTheme="minorHAnsi" w:hAnsiTheme="minorHAnsi" w:cstheme="minorHAnsi"/>
          <w:sz w:val="20"/>
          <w:szCs w:val="20"/>
        </w:rPr>
        <w:t>my niżej podpisani</w:t>
      </w:r>
      <w:r w:rsidR="00CB68B7" w:rsidRPr="002614E1">
        <w:rPr>
          <w:rFonts w:asciiTheme="minorHAnsi" w:hAnsiTheme="minorHAnsi" w:cstheme="minorHAnsi"/>
          <w:sz w:val="20"/>
          <w:szCs w:val="20"/>
        </w:rPr>
        <w:t xml:space="preserve">, </w:t>
      </w:r>
      <w:r w:rsidRPr="002614E1">
        <w:rPr>
          <w:rFonts w:asciiTheme="minorHAnsi" w:hAnsiTheme="minorHAnsi" w:cstheme="minorHAnsi"/>
          <w:sz w:val="20"/>
          <w:szCs w:val="20"/>
        </w:rPr>
        <w:t>działając w imieniu i na rzecz:</w:t>
      </w:r>
    </w:p>
    <w:p w14:paraId="70559D9C" w14:textId="77777777" w:rsidR="00CB68B7" w:rsidRPr="002614E1" w:rsidRDefault="00CB68B7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</w:p>
    <w:p w14:paraId="233A661E" w14:textId="62ABB542" w:rsidR="00281DC6" w:rsidRPr="002614E1" w:rsidRDefault="00281DC6" w:rsidP="00F8423C">
      <w:pPr>
        <w:spacing w:after="100"/>
        <w:rPr>
          <w:rFonts w:asciiTheme="minorHAnsi" w:hAnsiTheme="minorHAnsi" w:cstheme="minorHAnsi"/>
          <w:b/>
          <w:sz w:val="20"/>
          <w:szCs w:val="20"/>
        </w:rPr>
      </w:pPr>
      <w:r w:rsidRPr="002614E1">
        <w:rPr>
          <w:rFonts w:asciiTheme="minorHAnsi" w:hAnsiTheme="minorHAnsi" w:cstheme="minorHAnsi"/>
          <w:b/>
          <w:sz w:val="20"/>
          <w:szCs w:val="20"/>
        </w:rPr>
        <w:t>Nazwa i adres Wykonawcy</w:t>
      </w:r>
      <w:r w:rsidRPr="002614E1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7171"/>
      </w:tblGrid>
      <w:tr w:rsidR="00281DC6" w:rsidRPr="002614E1" w14:paraId="3B743CE4" w14:textId="77777777" w:rsidTr="00F8423C">
        <w:trPr>
          <w:trHeight w:val="333"/>
        </w:trPr>
        <w:tc>
          <w:tcPr>
            <w:tcW w:w="1571" w:type="pct"/>
            <w:vAlign w:val="center"/>
          </w:tcPr>
          <w:p w14:paraId="126C440C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3429" w:type="pct"/>
          </w:tcPr>
          <w:p w14:paraId="5E7B4E35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05983CF9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6D8C1930" w14:textId="08EEE178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Pr="002614E1">
              <w:rPr>
                <w:rFonts w:asciiTheme="minorHAnsi" w:hAnsiTheme="minorHAnsi" w:cstheme="minorHAnsi"/>
                <w:sz w:val="20"/>
                <w:szCs w:val="20"/>
              </w:rPr>
              <w:br/>
              <w:t>(</w:t>
            </w:r>
            <w:r w:rsidR="0068222F" w:rsidRPr="002614E1">
              <w:rPr>
                <w:rFonts w:asciiTheme="minorHAnsi" w:hAnsiTheme="minorHAnsi" w:cstheme="minorHAnsi"/>
                <w:sz w:val="20"/>
                <w:szCs w:val="20"/>
              </w:rPr>
              <w:t xml:space="preserve">ulica, kod pocztowy, miasto, </w:t>
            </w: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>województwo, powiat)</w:t>
            </w:r>
          </w:p>
        </w:tc>
        <w:tc>
          <w:tcPr>
            <w:tcW w:w="3429" w:type="pct"/>
          </w:tcPr>
          <w:p w14:paraId="32AF2E84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3A5661FA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3C67C6B8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2614E1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743F4566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1D07A78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EF97A7B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0" w:name="_Hlk63929669"/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2614E1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3429" w:type="pct"/>
          </w:tcPr>
          <w:p w14:paraId="63DC7F2C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1A074E6A" w14:textId="77777777" w:rsidTr="00F8423C">
        <w:trPr>
          <w:trHeight w:val="373"/>
        </w:trPr>
        <w:tc>
          <w:tcPr>
            <w:tcW w:w="1571" w:type="pct"/>
            <w:vAlign w:val="center"/>
          </w:tcPr>
          <w:p w14:paraId="49B3D3FE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>Nr telefonu / Fax</w:t>
            </w:r>
          </w:p>
        </w:tc>
        <w:tc>
          <w:tcPr>
            <w:tcW w:w="3429" w:type="pct"/>
          </w:tcPr>
          <w:p w14:paraId="12D89636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5E25F68E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144B5E7E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3429" w:type="pct"/>
          </w:tcPr>
          <w:p w14:paraId="2A74CE95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67B6EFF6" w14:textId="77777777" w:rsidTr="00F8423C">
        <w:trPr>
          <w:trHeight w:val="405"/>
        </w:trPr>
        <w:tc>
          <w:tcPr>
            <w:tcW w:w="1571" w:type="pct"/>
            <w:vAlign w:val="center"/>
          </w:tcPr>
          <w:p w14:paraId="61857CDB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63930043"/>
            <w:bookmarkEnd w:id="0"/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Osoba uprawniona </w:t>
            </w: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br/>
              <w:t>do podpisania umowy / stanowisko</w:t>
            </w:r>
          </w:p>
        </w:tc>
        <w:tc>
          <w:tcPr>
            <w:tcW w:w="3429" w:type="pct"/>
          </w:tcPr>
          <w:p w14:paraId="5913CD47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1"/>
      <w:tr w:rsidR="00281DC6" w:rsidRPr="002614E1" w14:paraId="576BFE4F" w14:textId="77777777" w:rsidTr="00F8423C">
        <w:trPr>
          <w:trHeight w:val="330"/>
        </w:trPr>
        <w:tc>
          <w:tcPr>
            <w:tcW w:w="1571" w:type="pct"/>
            <w:vAlign w:val="center"/>
          </w:tcPr>
          <w:p w14:paraId="7020A208" w14:textId="3385414C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14:paraId="2EF4FBCD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43F71D" w14:textId="069729CC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507F064" w14:textId="77777777" w:rsidR="00740C0B" w:rsidRPr="002614E1" w:rsidRDefault="00740C0B" w:rsidP="00F8423C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9E2868" w14:textId="0A06C08E" w:rsidR="00281DC6" w:rsidRPr="002614E1" w:rsidRDefault="00281DC6" w:rsidP="00F8423C">
      <w:pPr>
        <w:numPr>
          <w:ilvl w:val="0"/>
          <w:numId w:val="1"/>
        </w:numPr>
        <w:spacing w:after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2614E1">
        <w:rPr>
          <w:rFonts w:asciiTheme="minorHAnsi" w:hAnsiTheme="minorHAnsi" w:cstheme="minorHAnsi"/>
          <w:sz w:val="20"/>
          <w:szCs w:val="20"/>
        </w:rPr>
        <w:t xml:space="preserve"> na wykonanie przedmiotu zamówienia </w:t>
      </w:r>
      <w:r w:rsidR="00957800" w:rsidRPr="002614E1">
        <w:rPr>
          <w:rFonts w:asciiTheme="minorHAnsi" w:hAnsiTheme="minorHAnsi" w:cstheme="minorHAnsi"/>
          <w:sz w:val="20"/>
          <w:szCs w:val="20"/>
        </w:rPr>
        <w:t xml:space="preserve">zgodnie </w:t>
      </w:r>
      <w:r w:rsidRPr="002614E1">
        <w:rPr>
          <w:rFonts w:asciiTheme="minorHAnsi" w:hAnsiTheme="minorHAnsi" w:cstheme="minorHAnsi"/>
          <w:sz w:val="20"/>
          <w:szCs w:val="20"/>
        </w:rPr>
        <w:t>ze Specyfikacją Warunków Zamówienia</w:t>
      </w:r>
      <w:r w:rsidR="00E554F1" w:rsidRPr="002614E1">
        <w:rPr>
          <w:rFonts w:asciiTheme="minorHAnsi" w:hAnsiTheme="minorHAnsi" w:cstheme="minorHAnsi"/>
          <w:sz w:val="20"/>
          <w:szCs w:val="20"/>
        </w:rPr>
        <w:t xml:space="preserve">, </w:t>
      </w:r>
      <w:r w:rsidR="00381520" w:rsidRPr="002614E1">
        <w:rPr>
          <w:rFonts w:asciiTheme="minorHAnsi" w:hAnsiTheme="minorHAnsi" w:cstheme="minorHAnsi"/>
          <w:sz w:val="20"/>
          <w:szCs w:val="20"/>
        </w:rPr>
        <w:t>f</w:t>
      </w:r>
      <w:r w:rsidR="00957800" w:rsidRPr="002614E1">
        <w:rPr>
          <w:rFonts w:asciiTheme="minorHAnsi" w:hAnsiTheme="minorHAnsi" w:cstheme="minorHAnsi"/>
          <w:sz w:val="20"/>
          <w:szCs w:val="20"/>
        </w:rPr>
        <w:t xml:space="preserve">ormularzem </w:t>
      </w:r>
      <w:r w:rsidR="000214B9" w:rsidRPr="002614E1">
        <w:rPr>
          <w:rFonts w:asciiTheme="minorHAnsi" w:hAnsiTheme="minorHAnsi" w:cstheme="minorHAnsi"/>
          <w:sz w:val="20"/>
          <w:szCs w:val="20"/>
        </w:rPr>
        <w:t>asortymentowo-</w:t>
      </w:r>
      <w:r w:rsidR="00957800" w:rsidRPr="002614E1">
        <w:rPr>
          <w:rFonts w:asciiTheme="minorHAnsi" w:hAnsiTheme="minorHAnsi" w:cstheme="minorHAnsi"/>
          <w:sz w:val="20"/>
          <w:szCs w:val="20"/>
        </w:rPr>
        <w:t xml:space="preserve">cenowym </w:t>
      </w:r>
      <w:r w:rsidR="004858D2" w:rsidRPr="002614E1">
        <w:rPr>
          <w:rFonts w:asciiTheme="minorHAnsi" w:hAnsiTheme="minorHAnsi" w:cstheme="minorHAnsi"/>
          <w:sz w:val="20"/>
          <w:szCs w:val="20"/>
        </w:rPr>
        <w:t xml:space="preserve">oraz </w:t>
      </w:r>
      <w:r w:rsidR="000214B9" w:rsidRPr="002614E1">
        <w:rPr>
          <w:rFonts w:asciiTheme="minorHAnsi" w:hAnsiTheme="minorHAnsi" w:cstheme="minorHAnsi"/>
          <w:sz w:val="20"/>
          <w:szCs w:val="20"/>
        </w:rPr>
        <w:t>projektowanymi postanowieniami</w:t>
      </w:r>
      <w:r w:rsidR="004858D2" w:rsidRPr="002614E1">
        <w:rPr>
          <w:rFonts w:asciiTheme="minorHAnsi" w:hAnsiTheme="minorHAnsi" w:cstheme="minorHAnsi"/>
          <w:sz w:val="20"/>
          <w:szCs w:val="20"/>
        </w:rPr>
        <w:t xml:space="preserve"> umowy</w:t>
      </w:r>
      <w:r w:rsidRPr="002614E1">
        <w:rPr>
          <w:rFonts w:asciiTheme="minorHAnsi" w:hAnsiTheme="minorHAnsi" w:cstheme="minorHAnsi"/>
          <w:sz w:val="20"/>
          <w:szCs w:val="20"/>
        </w:rPr>
        <w:t xml:space="preserve">, </w:t>
      </w:r>
      <w:r w:rsidR="00CF77BE" w:rsidRPr="002614E1">
        <w:rPr>
          <w:rFonts w:asciiTheme="minorHAnsi" w:hAnsiTheme="minorHAnsi" w:cstheme="minorHAnsi"/>
          <w:sz w:val="20"/>
          <w:szCs w:val="20"/>
        </w:rPr>
        <w:t>za kwotę</w:t>
      </w:r>
      <w:r w:rsidRPr="002614E1">
        <w:rPr>
          <w:rFonts w:asciiTheme="minorHAnsi" w:hAnsiTheme="minorHAnsi" w:cstheme="minorHAnsi"/>
          <w:sz w:val="20"/>
          <w:szCs w:val="20"/>
        </w:rPr>
        <w:t>:</w:t>
      </w:r>
    </w:p>
    <w:p w14:paraId="7ACB66A2" w14:textId="77777777" w:rsidR="00C377E6" w:rsidRPr="002614E1" w:rsidRDefault="00C377E6" w:rsidP="00F8423C">
      <w:pPr>
        <w:spacing w:after="12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33606F13" w14:textId="4158A1D2" w:rsidR="00F8423C" w:rsidRPr="002614E1" w:rsidRDefault="00DF35DC" w:rsidP="00F8423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60"/>
        <w:jc w:val="both"/>
        <w:rPr>
          <w:rFonts w:asciiTheme="minorHAnsi" w:hAnsiTheme="minorHAnsi" w:cstheme="minorHAnsi"/>
          <w:color w:val="000000" w:themeColor="text1"/>
          <w:sz w:val="20"/>
          <w:lang w:eastAsia="en-US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lang w:eastAsia="en-US"/>
        </w:rPr>
        <w:t>Za wykonanie przedmiotu Umowy Wykonawca otrzyma wynagrodzenie ryczałtowe w kwocie</w:t>
      </w:r>
      <w:r w:rsidR="00F8423C" w:rsidRPr="002614E1">
        <w:rPr>
          <w:rFonts w:asciiTheme="minorHAnsi" w:hAnsiTheme="minorHAnsi" w:cstheme="minorHAnsi"/>
          <w:color w:val="000000" w:themeColor="text1"/>
          <w:sz w:val="20"/>
          <w:lang w:eastAsia="en-US"/>
        </w:rPr>
        <w:t>:</w:t>
      </w:r>
    </w:p>
    <w:p w14:paraId="19E84A41" w14:textId="56B960E8" w:rsidR="00F8423C" w:rsidRPr="002614E1" w:rsidRDefault="00543082" w:rsidP="00F8423C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="00F8423C"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 xml:space="preserve"> 1*: </w:t>
      </w:r>
    </w:p>
    <w:p w14:paraId="292FBA9E" w14:textId="3A0F344D" w:rsidR="00DF35DC" w:rsidRPr="002614E1" w:rsidRDefault="00DF35DC" w:rsidP="00F8423C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 xml:space="preserve">netto ………….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………………………………………), zgodnie z Formularzem </w:t>
      </w:r>
      <w:r w:rsidR="00525E4D" w:rsidRPr="002614E1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asortymentowo-</w:t>
      </w:r>
      <w:r w:rsidRPr="002614E1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cenowym Wykonawcy</w:t>
      </w:r>
      <w:r w:rsidR="00F8423C" w:rsidRPr="002614E1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.</w:t>
      </w:r>
    </w:p>
    <w:p w14:paraId="781451AD" w14:textId="77777777" w:rsidR="00F8423C" w:rsidRPr="002614E1" w:rsidRDefault="00F8423C" w:rsidP="00F8423C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</w:pPr>
    </w:p>
    <w:p w14:paraId="75C57A9B" w14:textId="20C79427" w:rsidR="00F8423C" w:rsidRPr="002614E1" w:rsidRDefault="00543082" w:rsidP="00F8423C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="00F8423C"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 xml:space="preserve"> 2*:</w:t>
      </w:r>
    </w:p>
    <w:p w14:paraId="2277FD89" w14:textId="77777777" w:rsidR="004D2C96" w:rsidRPr="002614E1" w:rsidRDefault="004D2C96" w:rsidP="004D2C96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netto ………….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………………………………………), zgodnie z Formularzem asortymentowo-cenowym Wykonawcy.</w:t>
      </w:r>
    </w:p>
    <w:p w14:paraId="2D8B9752" w14:textId="77777777" w:rsidR="00D82FE0" w:rsidRPr="002614E1" w:rsidRDefault="00D82FE0" w:rsidP="00F8423C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</w:p>
    <w:p w14:paraId="76FB3546" w14:textId="77777777" w:rsidR="002C7773" w:rsidRDefault="002C7773" w:rsidP="00D82FE0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</w:pPr>
    </w:p>
    <w:p w14:paraId="5AE6E69D" w14:textId="77777777" w:rsidR="002C7773" w:rsidRDefault="002C7773" w:rsidP="00D82FE0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</w:pPr>
    </w:p>
    <w:p w14:paraId="53838215" w14:textId="77777777" w:rsidR="002C7773" w:rsidRDefault="002C7773" w:rsidP="00D82FE0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</w:pPr>
    </w:p>
    <w:p w14:paraId="6499EAF1" w14:textId="672A0EB7" w:rsidR="00D82FE0" w:rsidRPr="002614E1" w:rsidRDefault="00543082" w:rsidP="00D82FE0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lastRenderedPageBreak/>
        <w:t>Część nr</w:t>
      </w:r>
      <w:r w:rsidR="00D82FE0"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 xml:space="preserve"> 3*:</w:t>
      </w:r>
    </w:p>
    <w:p w14:paraId="6E24D41C" w14:textId="77777777" w:rsidR="004D2C96" w:rsidRPr="002614E1" w:rsidRDefault="004D2C96" w:rsidP="004D2C96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netto ………….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………………………………………), zgodnie z Formularzem asortymentowo-cenowym Wykonawcy.</w:t>
      </w:r>
    </w:p>
    <w:p w14:paraId="6B531285" w14:textId="48BD6D7E" w:rsidR="002168EB" w:rsidRPr="002614E1" w:rsidRDefault="002168EB" w:rsidP="002168EB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 4*:</w:t>
      </w:r>
    </w:p>
    <w:p w14:paraId="2714B49B" w14:textId="79936F15" w:rsidR="00D82FE0" w:rsidRPr="002614E1" w:rsidRDefault="002168EB" w:rsidP="002168EB">
      <w:pPr>
        <w:autoSpaceDE w:val="0"/>
        <w:autoSpaceDN w:val="0"/>
        <w:adjustRightInd w:val="0"/>
        <w:spacing w:after="160"/>
        <w:ind w:left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lang w:eastAsia="en-US"/>
        </w:rPr>
        <w:t>netto …………. zł (słownie: …………………………………………) plus obowiązujący podatek VAT w wysokości ………… zł (słownie: ………………………………….), co stanowi łącznie brutto …………….. zł (słownie: ………………………………………), zgodnie z Formularzem asortymentowo-cenowym Wykonawcy.</w:t>
      </w:r>
    </w:p>
    <w:p w14:paraId="30C6F5CE" w14:textId="2A0E4AF8" w:rsidR="001F5C81" w:rsidRPr="002614E1" w:rsidRDefault="00D82FE0" w:rsidP="00F8423C">
      <w:pPr>
        <w:spacing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ab/>
      </w:r>
    </w:p>
    <w:p w14:paraId="110E7772" w14:textId="40ED9873" w:rsidR="001C7958" w:rsidRPr="002614E1" w:rsidRDefault="00D71074" w:rsidP="00F8423C">
      <w:pPr>
        <w:spacing w:after="120"/>
        <w:ind w:firstLine="36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Hlk136496738"/>
      <w:bookmarkStart w:id="3" w:name="_Hlk130903349"/>
      <w:bookmarkStart w:id="4" w:name="_Hlk150153833"/>
      <w:bookmarkStart w:id="5" w:name="_Hlk64876004"/>
      <w:bookmarkStart w:id="6" w:name="_Hlk115774927"/>
      <w:r w:rsidRPr="002614E1">
        <w:rPr>
          <w:rFonts w:asciiTheme="minorHAnsi" w:hAnsiTheme="minorHAnsi" w:cstheme="minorHAnsi"/>
          <w:b/>
          <w:sz w:val="20"/>
          <w:szCs w:val="20"/>
        </w:rPr>
        <w:t xml:space="preserve">Cena obejmuje wszystkie składniki związane </w:t>
      </w:r>
      <w:r w:rsidR="00543082" w:rsidRPr="002614E1">
        <w:rPr>
          <w:rFonts w:asciiTheme="minorHAnsi" w:hAnsiTheme="minorHAnsi" w:cstheme="minorHAnsi"/>
          <w:b/>
          <w:sz w:val="20"/>
          <w:szCs w:val="20"/>
        </w:rPr>
        <w:t xml:space="preserve">z </w:t>
      </w:r>
      <w:r w:rsidR="00C377E6" w:rsidRPr="002614E1">
        <w:rPr>
          <w:rFonts w:asciiTheme="minorHAnsi" w:hAnsiTheme="minorHAnsi" w:cstheme="minorHAnsi"/>
          <w:b/>
          <w:sz w:val="20"/>
          <w:szCs w:val="20"/>
        </w:rPr>
        <w:t>realizacją zamówienia.</w:t>
      </w:r>
    </w:p>
    <w:p w14:paraId="08414AD3" w14:textId="77777777" w:rsidR="00F8423C" w:rsidRPr="002614E1" w:rsidRDefault="00F8423C" w:rsidP="00F8423C">
      <w:pPr>
        <w:spacing w:after="120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81CD4FF" w14:textId="49C941C9" w:rsidR="000D4D84" w:rsidRPr="002614E1" w:rsidRDefault="00F8423C" w:rsidP="00D948EE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proofErr w:type="spellStart"/>
      <w:r w:rsidRPr="002614E1">
        <w:rPr>
          <w:rFonts w:asciiTheme="minorHAnsi" w:hAnsiTheme="minorHAnsi" w:cstheme="minorHAnsi"/>
          <w:b/>
          <w:sz w:val="20"/>
        </w:rPr>
        <w:t>Pozacenowe</w:t>
      </w:r>
      <w:proofErr w:type="spellEnd"/>
      <w:r w:rsidRPr="002614E1">
        <w:rPr>
          <w:rFonts w:asciiTheme="minorHAnsi" w:hAnsiTheme="minorHAnsi" w:cstheme="minorHAnsi"/>
          <w:b/>
          <w:sz w:val="20"/>
        </w:rPr>
        <w:t xml:space="preserve"> </w:t>
      </w:r>
      <w:bookmarkStart w:id="7" w:name="_Hlk133228980"/>
      <w:r w:rsidRPr="002614E1">
        <w:rPr>
          <w:rFonts w:asciiTheme="minorHAnsi" w:hAnsiTheme="minorHAnsi" w:cstheme="minorHAnsi"/>
          <w:b/>
          <w:sz w:val="20"/>
        </w:rPr>
        <w:t xml:space="preserve">kryterium oceny oferty </w:t>
      </w:r>
      <w:r w:rsidR="004D2C96" w:rsidRPr="002614E1">
        <w:rPr>
          <w:rFonts w:asciiTheme="minorHAnsi" w:hAnsiTheme="minorHAnsi" w:cstheme="minorHAnsi"/>
          <w:b/>
          <w:sz w:val="20"/>
        </w:rPr>
        <w:t>-</w:t>
      </w:r>
      <w:r w:rsidR="00B12A0B" w:rsidRPr="002614E1">
        <w:t xml:space="preserve"> </w:t>
      </w:r>
      <w:r w:rsidR="00B12A0B" w:rsidRPr="002614E1">
        <w:rPr>
          <w:rFonts w:asciiTheme="minorHAnsi" w:hAnsiTheme="minorHAnsi" w:cstheme="minorHAnsi"/>
          <w:b/>
          <w:sz w:val="20"/>
        </w:rPr>
        <w:t xml:space="preserve">K2 – </w:t>
      </w:r>
      <w:r w:rsidR="00B12A0B" w:rsidRPr="002614E1">
        <w:rPr>
          <w:rFonts w:asciiTheme="minorHAnsi" w:hAnsiTheme="minorHAnsi" w:cstheme="minorHAnsi"/>
          <w:b/>
          <w:sz w:val="20"/>
          <w:u w:val="single"/>
        </w:rPr>
        <w:t>Termin realizacji przedmiotu zamówienia</w:t>
      </w:r>
      <w:r w:rsidR="004D2C96" w:rsidRPr="002614E1">
        <w:rPr>
          <w:rFonts w:asciiTheme="minorHAnsi" w:hAnsiTheme="minorHAnsi" w:cstheme="minorHAnsi"/>
          <w:b/>
          <w:sz w:val="20"/>
        </w:rPr>
        <w:t xml:space="preserve"> </w:t>
      </w:r>
    </w:p>
    <w:p w14:paraId="7D715F7D" w14:textId="33921212" w:rsidR="00F8423C" w:rsidRPr="002614E1" w:rsidRDefault="00543082" w:rsidP="00F8423C">
      <w:pPr>
        <w:spacing w:line="276" w:lineRule="auto"/>
        <w:ind w:right="51" w:firstLine="360"/>
        <w:jc w:val="both"/>
        <w:rPr>
          <w:rFonts w:ascii="Calibri" w:eastAsia="Tahoma" w:hAnsi="Calibri" w:cs="Calibri"/>
          <w:bCs/>
          <w:sz w:val="20"/>
          <w:u w:val="single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="00F8423C" w:rsidRPr="002614E1">
        <w:rPr>
          <w:rFonts w:ascii="Calibri" w:eastAsia="Tahoma" w:hAnsi="Calibri" w:cs="Calibri"/>
          <w:bCs/>
          <w:sz w:val="20"/>
          <w:u w:val="single"/>
        </w:rPr>
        <w:t xml:space="preserve"> 1*:</w:t>
      </w:r>
    </w:p>
    <w:p w14:paraId="01693121" w14:textId="47369086" w:rsidR="00F8423C" w:rsidRPr="002614E1" w:rsidRDefault="00DE34A0" w:rsidP="00F8423C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>2</w:t>
      </w:r>
      <w:r w:rsidR="00F8423C" w:rsidRPr="002614E1">
        <w:rPr>
          <w:rFonts w:ascii="Calibri" w:eastAsia="Tahoma" w:hAnsi="Calibri" w:cs="Calibri"/>
          <w:bCs/>
          <w:sz w:val="20"/>
        </w:rPr>
        <w:t xml:space="preserve">0 pkt - Termin realizacji przedmiotu zamówienia – </w:t>
      </w:r>
      <w:r w:rsidR="007222BA" w:rsidRPr="002614E1">
        <w:rPr>
          <w:rFonts w:ascii="Calibri" w:eastAsia="Tahoma" w:hAnsi="Calibri" w:cs="Calibri"/>
          <w:bCs/>
          <w:sz w:val="20"/>
        </w:rPr>
        <w:t xml:space="preserve">Część nr 1 </w:t>
      </w:r>
      <w:r w:rsidR="00F8423C" w:rsidRPr="002614E1">
        <w:rPr>
          <w:rFonts w:ascii="Calibri" w:eastAsia="Tahoma" w:hAnsi="Calibri" w:cs="Calibri"/>
          <w:bCs/>
          <w:sz w:val="20"/>
        </w:rPr>
        <w:t xml:space="preserve">do </w:t>
      </w:r>
      <w:r w:rsidR="00D07C9D" w:rsidRPr="002614E1">
        <w:rPr>
          <w:rFonts w:ascii="Calibri" w:eastAsia="Tahoma" w:hAnsi="Calibri" w:cs="Calibri"/>
          <w:bCs/>
          <w:sz w:val="20"/>
        </w:rPr>
        <w:t>12</w:t>
      </w:r>
      <w:r w:rsidR="00F8423C" w:rsidRPr="002614E1">
        <w:rPr>
          <w:rFonts w:ascii="Calibri" w:eastAsia="Tahoma" w:hAnsi="Calibri" w:cs="Calibri"/>
          <w:bCs/>
          <w:sz w:val="20"/>
        </w:rPr>
        <w:t>.0</w:t>
      </w:r>
      <w:r w:rsidR="00AA1A10" w:rsidRPr="002614E1">
        <w:rPr>
          <w:rFonts w:ascii="Calibri" w:eastAsia="Tahoma" w:hAnsi="Calibri" w:cs="Calibri"/>
          <w:bCs/>
          <w:sz w:val="20"/>
        </w:rPr>
        <w:t>6</w:t>
      </w:r>
      <w:r w:rsidR="00F8423C" w:rsidRPr="002614E1">
        <w:rPr>
          <w:rFonts w:ascii="Calibri" w:eastAsia="Tahoma" w:hAnsi="Calibri" w:cs="Calibri"/>
          <w:bCs/>
          <w:sz w:val="20"/>
        </w:rPr>
        <w:t>.2026</w:t>
      </w:r>
      <w:r w:rsidR="007222BA" w:rsidRPr="002614E1">
        <w:rPr>
          <w:rFonts w:ascii="Calibri" w:eastAsia="Tahoma" w:hAnsi="Calibri" w:cs="Calibri"/>
          <w:bCs/>
          <w:sz w:val="20"/>
        </w:rPr>
        <w:t xml:space="preserve"> </w:t>
      </w:r>
      <w:r w:rsidR="00F8423C" w:rsidRPr="002614E1">
        <w:rPr>
          <w:rFonts w:ascii="Calibri" w:eastAsia="Tahoma" w:hAnsi="Calibri" w:cs="Calibri"/>
          <w:bCs/>
          <w:sz w:val="20"/>
        </w:rPr>
        <w:t>r</w:t>
      </w:r>
      <w:r w:rsidR="007222BA" w:rsidRPr="002614E1">
        <w:rPr>
          <w:rFonts w:ascii="Calibri" w:eastAsia="Tahoma" w:hAnsi="Calibri" w:cs="Calibri"/>
          <w:bCs/>
          <w:sz w:val="20"/>
        </w:rPr>
        <w:t>.</w:t>
      </w:r>
    </w:p>
    <w:p w14:paraId="3B8E7610" w14:textId="790E62F4" w:rsidR="00F8423C" w:rsidRPr="002614E1" w:rsidRDefault="00DE34A0" w:rsidP="00F8423C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>1</w:t>
      </w:r>
      <w:r w:rsidR="00F8423C" w:rsidRPr="002614E1">
        <w:rPr>
          <w:rFonts w:ascii="Calibri" w:eastAsia="Tahoma" w:hAnsi="Calibri" w:cs="Calibri"/>
          <w:bCs/>
          <w:sz w:val="20"/>
        </w:rPr>
        <w:t>0 pkt - Termin realizacji przedmiotu zamówienia –</w:t>
      </w:r>
      <w:r w:rsidR="007222BA" w:rsidRPr="002614E1">
        <w:rPr>
          <w:rFonts w:ascii="Calibri" w:eastAsia="Tahoma" w:hAnsi="Calibri" w:cs="Calibri"/>
          <w:bCs/>
          <w:sz w:val="20"/>
        </w:rPr>
        <w:t xml:space="preserve"> Część nr 1 </w:t>
      </w:r>
      <w:r w:rsidR="00F8423C" w:rsidRPr="002614E1">
        <w:rPr>
          <w:rFonts w:ascii="Calibri" w:eastAsia="Tahoma" w:hAnsi="Calibri" w:cs="Calibri"/>
          <w:bCs/>
          <w:sz w:val="20"/>
        </w:rPr>
        <w:t xml:space="preserve"> do </w:t>
      </w:r>
      <w:r w:rsidR="00AA1A10" w:rsidRPr="002614E1">
        <w:rPr>
          <w:rFonts w:ascii="Calibri" w:eastAsia="Tahoma" w:hAnsi="Calibri" w:cs="Calibri"/>
          <w:bCs/>
          <w:sz w:val="20"/>
        </w:rPr>
        <w:t>1</w:t>
      </w:r>
      <w:r w:rsidR="00D07C9D" w:rsidRPr="002614E1">
        <w:rPr>
          <w:rFonts w:ascii="Calibri" w:eastAsia="Tahoma" w:hAnsi="Calibri" w:cs="Calibri"/>
          <w:bCs/>
          <w:sz w:val="20"/>
        </w:rPr>
        <w:t>9</w:t>
      </w:r>
      <w:r w:rsidR="00F8423C" w:rsidRPr="002614E1">
        <w:rPr>
          <w:rFonts w:ascii="Calibri" w:eastAsia="Tahoma" w:hAnsi="Calibri" w:cs="Calibri"/>
          <w:bCs/>
          <w:sz w:val="20"/>
        </w:rPr>
        <w:t>.0</w:t>
      </w:r>
      <w:r w:rsidR="00AA1A10" w:rsidRPr="002614E1">
        <w:rPr>
          <w:rFonts w:ascii="Calibri" w:eastAsia="Tahoma" w:hAnsi="Calibri" w:cs="Calibri"/>
          <w:bCs/>
          <w:sz w:val="20"/>
        </w:rPr>
        <w:t>6</w:t>
      </w:r>
      <w:r w:rsidR="00F8423C" w:rsidRPr="002614E1">
        <w:rPr>
          <w:rFonts w:ascii="Calibri" w:eastAsia="Tahoma" w:hAnsi="Calibri" w:cs="Calibri"/>
          <w:bCs/>
          <w:sz w:val="20"/>
        </w:rPr>
        <w:t>.2026</w:t>
      </w:r>
      <w:r w:rsidR="007222BA" w:rsidRPr="002614E1">
        <w:rPr>
          <w:rFonts w:ascii="Calibri" w:eastAsia="Tahoma" w:hAnsi="Calibri" w:cs="Calibri"/>
          <w:bCs/>
          <w:sz w:val="20"/>
        </w:rPr>
        <w:t xml:space="preserve"> </w:t>
      </w:r>
      <w:r w:rsidR="00F8423C" w:rsidRPr="002614E1">
        <w:rPr>
          <w:rFonts w:ascii="Calibri" w:eastAsia="Tahoma" w:hAnsi="Calibri" w:cs="Calibri"/>
          <w:bCs/>
          <w:sz w:val="20"/>
        </w:rPr>
        <w:t>r</w:t>
      </w:r>
      <w:r w:rsidR="007222BA" w:rsidRPr="002614E1">
        <w:rPr>
          <w:rFonts w:ascii="Calibri" w:eastAsia="Tahoma" w:hAnsi="Calibri" w:cs="Calibri"/>
          <w:bCs/>
          <w:sz w:val="20"/>
        </w:rPr>
        <w:t>.</w:t>
      </w:r>
    </w:p>
    <w:p w14:paraId="63540AB2" w14:textId="3B8860FB" w:rsidR="00F8423C" w:rsidRPr="002614E1" w:rsidRDefault="00F8423C" w:rsidP="00F8423C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0 pkt - Termin realizacji przedmiotu zamówienia – </w:t>
      </w:r>
      <w:r w:rsidR="007222BA" w:rsidRPr="002614E1">
        <w:rPr>
          <w:rFonts w:ascii="Calibri" w:eastAsia="Tahoma" w:hAnsi="Calibri" w:cs="Calibri"/>
          <w:bCs/>
          <w:sz w:val="20"/>
        </w:rPr>
        <w:t xml:space="preserve">Część nr 1 </w:t>
      </w:r>
      <w:r w:rsidRPr="002614E1">
        <w:rPr>
          <w:rFonts w:ascii="Calibri" w:eastAsia="Tahoma" w:hAnsi="Calibri" w:cs="Calibri"/>
          <w:bCs/>
          <w:sz w:val="20"/>
        </w:rPr>
        <w:t xml:space="preserve">do </w:t>
      </w:r>
      <w:r w:rsidR="00D07C9D" w:rsidRPr="002614E1">
        <w:rPr>
          <w:rFonts w:ascii="Calibri" w:eastAsia="Tahoma" w:hAnsi="Calibri" w:cs="Calibri"/>
          <w:bCs/>
          <w:sz w:val="20"/>
        </w:rPr>
        <w:t>26</w:t>
      </w:r>
      <w:r w:rsidRPr="002614E1">
        <w:rPr>
          <w:rFonts w:ascii="Calibri" w:eastAsia="Tahoma" w:hAnsi="Calibri" w:cs="Calibri"/>
          <w:bCs/>
          <w:sz w:val="20"/>
        </w:rPr>
        <w:t>.0</w:t>
      </w:r>
      <w:r w:rsidR="00AA1A10" w:rsidRPr="002614E1">
        <w:rPr>
          <w:rFonts w:ascii="Calibri" w:eastAsia="Tahoma" w:hAnsi="Calibri" w:cs="Calibri"/>
          <w:bCs/>
          <w:sz w:val="20"/>
        </w:rPr>
        <w:t>6</w:t>
      </w:r>
      <w:r w:rsidRPr="002614E1">
        <w:rPr>
          <w:rFonts w:ascii="Calibri" w:eastAsia="Tahoma" w:hAnsi="Calibri" w:cs="Calibri"/>
          <w:bCs/>
          <w:sz w:val="20"/>
        </w:rPr>
        <w:t>.2026</w:t>
      </w:r>
      <w:r w:rsidR="007222BA" w:rsidRPr="002614E1">
        <w:rPr>
          <w:rFonts w:ascii="Calibri" w:eastAsia="Tahoma" w:hAnsi="Calibri" w:cs="Calibri"/>
          <w:bCs/>
          <w:sz w:val="20"/>
        </w:rPr>
        <w:t xml:space="preserve"> </w:t>
      </w:r>
      <w:r w:rsidRPr="002614E1">
        <w:rPr>
          <w:rFonts w:ascii="Calibri" w:eastAsia="Tahoma" w:hAnsi="Calibri" w:cs="Calibri"/>
          <w:bCs/>
          <w:sz w:val="20"/>
        </w:rPr>
        <w:t>r</w:t>
      </w:r>
      <w:r w:rsidR="007222BA" w:rsidRPr="002614E1">
        <w:rPr>
          <w:rFonts w:ascii="Calibri" w:eastAsia="Tahoma" w:hAnsi="Calibri" w:cs="Calibri"/>
          <w:bCs/>
          <w:sz w:val="20"/>
        </w:rPr>
        <w:t>.</w:t>
      </w:r>
    </w:p>
    <w:p w14:paraId="5A27EB1C" w14:textId="77777777" w:rsidR="00F8423C" w:rsidRPr="002614E1" w:rsidRDefault="00F8423C" w:rsidP="00F8423C">
      <w:pPr>
        <w:pStyle w:val="Akapitzlist"/>
        <w:spacing w:line="276" w:lineRule="auto"/>
        <w:ind w:right="51"/>
        <w:jc w:val="both"/>
        <w:rPr>
          <w:rFonts w:ascii="Calibri" w:eastAsia="Tahoma" w:hAnsi="Calibri" w:cs="Calibri"/>
          <w:bCs/>
          <w:sz w:val="20"/>
          <w:u w:val="single"/>
        </w:rPr>
      </w:pPr>
    </w:p>
    <w:p w14:paraId="2A2B2D86" w14:textId="05CC05D3" w:rsidR="00F8423C" w:rsidRPr="002614E1" w:rsidRDefault="00543082" w:rsidP="00F8423C">
      <w:pPr>
        <w:spacing w:line="276" w:lineRule="auto"/>
        <w:ind w:right="51" w:firstLine="360"/>
        <w:jc w:val="both"/>
        <w:rPr>
          <w:rFonts w:ascii="Calibri" w:eastAsia="Tahoma" w:hAnsi="Calibri" w:cs="Calibri"/>
          <w:bCs/>
          <w:sz w:val="20"/>
          <w:u w:val="single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="00F8423C" w:rsidRPr="002614E1">
        <w:rPr>
          <w:rFonts w:ascii="Calibri" w:eastAsia="Tahoma" w:hAnsi="Calibri" w:cs="Calibri"/>
          <w:bCs/>
          <w:sz w:val="20"/>
          <w:u w:val="single"/>
        </w:rPr>
        <w:t xml:space="preserve"> 2*:</w:t>
      </w:r>
    </w:p>
    <w:p w14:paraId="5E20CBBB" w14:textId="50F30675" w:rsidR="00D07C9D" w:rsidRPr="002614E1" w:rsidRDefault="00D07C9D" w:rsidP="00D07C9D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20 pkt - Termin realizacji przedmiotu zamówienia – Część nr </w:t>
      </w:r>
      <w:r w:rsidR="00906DB4" w:rsidRPr="002614E1">
        <w:rPr>
          <w:rFonts w:ascii="Calibri" w:eastAsia="Tahoma" w:hAnsi="Calibri" w:cs="Calibri"/>
          <w:bCs/>
          <w:sz w:val="20"/>
        </w:rPr>
        <w:t>2</w:t>
      </w:r>
      <w:r w:rsidRPr="002614E1">
        <w:rPr>
          <w:rFonts w:ascii="Calibri" w:eastAsia="Tahoma" w:hAnsi="Calibri" w:cs="Calibri"/>
          <w:bCs/>
          <w:sz w:val="20"/>
        </w:rPr>
        <w:t xml:space="preserve"> do 12.06.2026 r.</w:t>
      </w:r>
    </w:p>
    <w:p w14:paraId="2B34B148" w14:textId="6B71B733" w:rsidR="00D07C9D" w:rsidRPr="002614E1" w:rsidRDefault="00D07C9D" w:rsidP="00D07C9D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10 pkt - Termin realizacji przedmiotu zamówienia – Część nr </w:t>
      </w:r>
      <w:r w:rsidR="00906DB4" w:rsidRPr="002614E1">
        <w:rPr>
          <w:rFonts w:ascii="Calibri" w:eastAsia="Tahoma" w:hAnsi="Calibri" w:cs="Calibri"/>
          <w:bCs/>
          <w:sz w:val="20"/>
        </w:rPr>
        <w:t>2</w:t>
      </w:r>
      <w:r w:rsidRPr="002614E1">
        <w:rPr>
          <w:rFonts w:ascii="Calibri" w:eastAsia="Tahoma" w:hAnsi="Calibri" w:cs="Calibri"/>
          <w:bCs/>
          <w:sz w:val="20"/>
        </w:rPr>
        <w:t xml:space="preserve">  do 19.06.2026 r.</w:t>
      </w:r>
    </w:p>
    <w:p w14:paraId="1F81E3A9" w14:textId="592254C0" w:rsidR="00D07C9D" w:rsidRPr="002614E1" w:rsidRDefault="00D07C9D" w:rsidP="00D07C9D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0 pkt - Termin realizacji przedmiotu zamówienia – Część nr </w:t>
      </w:r>
      <w:r w:rsidR="00906DB4" w:rsidRPr="002614E1">
        <w:rPr>
          <w:rFonts w:ascii="Calibri" w:eastAsia="Tahoma" w:hAnsi="Calibri" w:cs="Calibri"/>
          <w:bCs/>
          <w:sz w:val="20"/>
        </w:rPr>
        <w:t>2</w:t>
      </w:r>
      <w:r w:rsidRPr="002614E1">
        <w:rPr>
          <w:rFonts w:ascii="Calibri" w:eastAsia="Tahoma" w:hAnsi="Calibri" w:cs="Calibri"/>
          <w:bCs/>
          <w:sz w:val="20"/>
        </w:rPr>
        <w:t xml:space="preserve"> do 26.06.2026 r.</w:t>
      </w:r>
    </w:p>
    <w:p w14:paraId="68979E88" w14:textId="77777777" w:rsidR="00D82FE0" w:rsidRPr="002614E1" w:rsidRDefault="00D82FE0" w:rsidP="00D82FE0">
      <w:pPr>
        <w:rPr>
          <w:rFonts w:ascii="Calibri" w:hAnsi="Calibri" w:cs="Calibri"/>
          <w:bCs/>
          <w:sz w:val="20"/>
        </w:rPr>
      </w:pPr>
    </w:p>
    <w:p w14:paraId="02E24673" w14:textId="7F08157D" w:rsidR="00D82FE0" w:rsidRPr="002614E1" w:rsidRDefault="00543082" w:rsidP="00D82FE0">
      <w:pPr>
        <w:spacing w:line="276" w:lineRule="auto"/>
        <w:ind w:right="51" w:firstLine="360"/>
        <w:jc w:val="both"/>
        <w:rPr>
          <w:rFonts w:ascii="Calibri" w:eastAsia="Tahoma" w:hAnsi="Calibri" w:cs="Calibri"/>
          <w:bCs/>
          <w:sz w:val="20"/>
          <w:u w:val="single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="00D82FE0" w:rsidRPr="002614E1">
        <w:rPr>
          <w:rFonts w:ascii="Calibri" w:eastAsia="Tahoma" w:hAnsi="Calibri" w:cs="Calibri"/>
          <w:bCs/>
          <w:sz w:val="20"/>
          <w:u w:val="single"/>
        </w:rPr>
        <w:t xml:space="preserve"> 3*:</w:t>
      </w:r>
    </w:p>
    <w:p w14:paraId="44C0E481" w14:textId="2680CD48" w:rsidR="00D07C9D" w:rsidRPr="002614E1" w:rsidRDefault="00D07C9D" w:rsidP="00D07C9D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20 pkt - Termin realizacji przedmiotu zamówienia – Część nr </w:t>
      </w:r>
      <w:r w:rsidR="00906DB4" w:rsidRPr="002614E1">
        <w:rPr>
          <w:rFonts w:ascii="Calibri" w:eastAsia="Tahoma" w:hAnsi="Calibri" w:cs="Calibri"/>
          <w:bCs/>
          <w:sz w:val="20"/>
        </w:rPr>
        <w:t>3</w:t>
      </w:r>
      <w:r w:rsidRPr="002614E1">
        <w:rPr>
          <w:rFonts w:ascii="Calibri" w:eastAsia="Tahoma" w:hAnsi="Calibri" w:cs="Calibri"/>
          <w:bCs/>
          <w:sz w:val="20"/>
        </w:rPr>
        <w:t xml:space="preserve"> do 12.06.2026 r.</w:t>
      </w:r>
    </w:p>
    <w:p w14:paraId="370B0A45" w14:textId="354DCFAC" w:rsidR="00D07C9D" w:rsidRPr="002614E1" w:rsidRDefault="00D07C9D" w:rsidP="00D07C9D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10 pkt - Termin realizacji przedmiotu zamówienia – Część nr </w:t>
      </w:r>
      <w:r w:rsidR="00906DB4" w:rsidRPr="002614E1">
        <w:rPr>
          <w:rFonts w:ascii="Calibri" w:eastAsia="Tahoma" w:hAnsi="Calibri" w:cs="Calibri"/>
          <w:bCs/>
          <w:sz w:val="20"/>
        </w:rPr>
        <w:t>3</w:t>
      </w:r>
      <w:r w:rsidRPr="002614E1">
        <w:rPr>
          <w:rFonts w:ascii="Calibri" w:eastAsia="Tahoma" w:hAnsi="Calibri" w:cs="Calibri"/>
          <w:bCs/>
          <w:sz w:val="20"/>
        </w:rPr>
        <w:t xml:space="preserve">  do 19.06.2026 r.</w:t>
      </w:r>
    </w:p>
    <w:p w14:paraId="3D95D800" w14:textId="6CBE3782" w:rsidR="00D07C9D" w:rsidRPr="002614E1" w:rsidRDefault="00D07C9D" w:rsidP="00D07C9D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0 pkt - Termin realizacji przedmiotu zamówienia – Część nr </w:t>
      </w:r>
      <w:r w:rsidR="00906DB4" w:rsidRPr="002614E1">
        <w:rPr>
          <w:rFonts w:ascii="Calibri" w:eastAsia="Tahoma" w:hAnsi="Calibri" w:cs="Calibri"/>
          <w:bCs/>
          <w:sz w:val="20"/>
        </w:rPr>
        <w:t>3</w:t>
      </w:r>
      <w:r w:rsidRPr="002614E1">
        <w:rPr>
          <w:rFonts w:ascii="Calibri" w:eastAsia="Tahoma" w:hAnsi="Calibri" w:cs="Calibri"/>
          <w:bCs/>
          <w:sz w:val="20"/>
        </w:rPr>
        <w:t xml:space="preserve"> do 26.06.2026 r.</w:t>
      </w:r>
    </w:p>
    <w:p w14:paraId="722082D9" w14:textId="77777777" w:rsidR="002168EB" w:rsidRPr="002614E1" w:rsidRDefault="002168EB" w:rsidP="002168EB">
      <w:pPr>
        <w:spacing w:line="276" w:lineRule="auto"/>
        <w:ind w:left="360" w:right="51"/>
        <w:jc w:val="both"/>
        <w:rPr>
          <w:rFonts w:ascii="Calibri" w:eastAsia="Tahoma" w:hAnsi="Calibri" w:cs="Calibri"/>
          <w:bCs/>
          <w:sz w:val="20"/>
        </w:rPr>
      </w:pPr>
    </w:p>
    <w:p w14:paraId="46DA8F71" w14:textId="69D50EFD" w:rsidR="002168EB" w:rsidRPr="002614E1" w:rsidRDefault="002168EB" w:rsidP="002168EB">
      <w:pPr>
        <w:spacing w:line="276" w:lineRule="auto"/>
        <w:ind w:right="51" w:firstLine="360"/>
        <w:jc w:val="both"/>
        <w:rPr>
          <w:rFonts w:ascii="Calibri" w:eastAsia="Tahoma" w:hAnsi="Calibri" w:cs="Calibri"/>
          <w:bCs/>
          <w:sz w:val="20"/>
          <w:u w:val="single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Pr="002614E1">
        <w:rPr>
          <w:rFonts w:ascii="Calibri" w:eastAsia="Tahoma" w:hAnsi="Calibri" w:cs="Calibri"/>
          <w:bCs/>
          <w:sz w:val="20"/>
          <w:u w:val="single"/>
        </w:rPr>
        <w:t xml:space="preserve"> 4*:</w:t>
      </w:r>
    </w:p>
    <w:p w14:paraId="6492201E" w14:textId="1FCA1B06" w:rsidR="00D07C9D" w:rsidRPr="002614E1" w:rsidRDefault="00D07C9D" w:rsidP="00D07C9D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20 pkt - Termin realizacji przedmiotu zamówienia – Część nr </w:t>
      </w:r>
      <w:r w:rsidR="00906DB4" w:rsidRPr="002614E1">
        <w:rPr>
          <w:rFonts w:ascii="Calibri" w:eastAsia="Tahoma" w:hAnsi="Calibri" w:cs="Calibri"/>
          <w:bCs/>
          <w:sz w:val="20"/>
        </w:rPr>
        <w:t>4</w:t>
      </w:r>
      <w:r w:rsidRPr="002614E1">
        <w:rPr>
          <w:rFonts w:ascii="Calibri" w:eastAsia="Tahoma" w:hAnsi="Calibri" w:cs="Calibri"/>
          <w:bCs/>
          <w:sz w:val="20"/>
        </w:rPr>
        <w:t xml:space="preserve"> do 12.06.2026 r.</w:t>
      </w:r>
    </w:p>
    <w:p w14:paraId="54E709BF" w14:textId="48DA339F" w:rsidR="00D07C9D" w:rsidRPr="002614E1" w:rsidRDefault="00D07C9D" w:rsidP="00D07C9D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10 pkt - Termin realizacji przedmiotu zamówienia – Część nr </w:t>
      </w:r>
      <w:r w:rsidR="00906DB4" w:rsidRPr="002614E1">
        <w:rPr>
          <w:rFonts w:ascii="Calibri" w:eastAsia="Tahoma" w:hAnsi="Calibri" w:cs="Calibri"/>
          <w:bCs/>
          <w:sz w:val="20"/>
        </w:rPr>
        <w:t>4</w:t>
      </w:r>
      <w:r w:rsidRPr="002614E1">
        <w:rPr>
          <w:rFonts w:ascii="Calibri" w:eastAsia="Tahoma" w:hAnsi="Calibri" w:cs="Calibri"/>
          <w:bCs/>
          <w:sz w:val="20"/>
        </w:rPr>
        <w:t xml:space="preserve">  do 19.06.2026 r.</w:t>
      </w:r>
    </w:p>
    <w:p w14:paraId="3E6DBEFA" w14:textId="3E9146F9" w:rsidR="00D07C9D" w:rsidRPr="002614E1" w:rsidRDefault="00D07C9D" w:rsidP="00D07C9D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0 pkt - Termin realizacji przedmiotu zamówienia – Część nr </w:t>
      </w:r>
      <w:r w:rsidR="00906DB4" w:rsidRPr="002614E1">
        <w:rPr>
          <w:rFonts w:ascii="Calibri" w:eastAsia="Tahoma" w:hAnsi="Calibri" w:cs="Calibri"/>
          <w:bCs/>
          <w:sz w:val="20"/>
        </w:rPr>
        <w:t>4</w:t>
      </w:r>
      <w:r w:rsidRPr="002614E1">
        <w:rPr>
          <w:rFonts w:ascii="Calibri" w:eastAsia="Tahoma" w:hAnsi="Calibri" w:cs="Calibri"/>
          <w:bCs/>
          <w:sz w:val="20"/>
        </w:rPr>
        <w:t xml:space="preserve"> do 26.06.2026 r.</w:t>
      </w:r>
    </w:p>
    <w:p w14:paraId="6FEE683B" w14:textId="77777777" w:rsidR="003C5A59" w:rsidRPr="002614E1" w:rsidRDefault="003C5A59" w:rsidP="002168EB">
      <w:p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</w:p>
    <w:p w14:paraId="517ED027" w14:textId="3DFD3817" w:rsidR="003C5A59" w:rsidRPr="002614E1" w:rsidRDefault="003C5A59" w:rsidP="003C5A59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proofErr w:type="spellStart"/>
      <w:r w:rsidRPr="002614E1">
        <w:rPr>
          <w:rFonts w:asciiTheme="minorHAnsi" w:hAnsiTheme="minorHAnsi" w:cstheme="minorHAnsi"/>
          <w:b/>
          <w:sz w:val="20"/>
        </w:rPr>
        <w:t>Pozacenowe</w:t>
      </w:r>
      <w:proofErr w:type="spellEnd"/>
      <w:r w:rsidRPr="002614E1">
        <w:rPr>
          <w:rFonts w:asciiTheme="minorHAnsi" w:hAnsiTheme="minorHAnsi" w:cstheme="minorHAnsi"/>
          <w:b/>
          <w:sz w:val="20"/>
        </w:rPr>
        <w:t xml:space="preserve"> kryterium oceny oferty </w:t>
      </w:r>
      <w:r w:rsidR="008368F7" w:rsidRPr="002614E1">
        <w:rPr>
          <w:rFonts w:asciiTheme="minorHAnsi" w:hAnsiTheme="minorHAnsi" w:cstheme="minorHAnsi"/>
          <w:b/>
          <w:sz w:val="20"/>
        </w:rPr>
        <w:t>–</w:t>
      </w:r>
      <w:r w:rsidRPr="002614E1">
        <w:t xml:space="preserve"> </w:t>
      </w:r>
      <w:r w:rsidRPr="002614E1">
        <w:rPr>
          <w:rFonts w:asciiTheme="minorHAnsi" w:hAnsiTheme="minorHAnsi" w:cstheme="minorHAnsi"/>
          <w:b/>
          <w:sz w:val="20"/>
        </w:rPr>
        <w:t>K</w:t>
      </w:r>
      <w:r w:rsidR="008368F7" w:rsidRPr="002614E1">
        <w:rPr>
          <w:rFonts w:asciiTheme="minorHAnsi" w:hAnsiTheme="minorHAnsi" w:cstheme="minorHAnsi"/>
          <w:b/>
          <w:sz w:val="20"/>
        </w:rPr>
        <w:t>3</w:t>
      </w:r>
      <w:r w:rsidRPr="002614E1">
        <w:rPr>
          <w:rFonts w:asciiTheme="minorHAnsi" w:hAnsiTheme="minorHAnsi" w:cstheme="minorHAnsi"/>
          <w:b/>
          <w:sz w:val="20"/>
        </w:rPr>
        <w:t xml:space="preserve"> – </w:t>
      </w:r>
      <w:r w:rsidR="008368F7" w:rsidRPr="002614E1">
        <w:rPr>
          <w:rFonts w:asciiTheme="minorHAnsi" w:hAnsiTheme="minorHAnsi" w:cstheme="minorHAnsi"/>
          <w:b/>
          <w:sz w:val="20"/>
          <w:u w:val="single"/>
        </w:rPr>
        <w:t>Okres gwarancji</w:t>
      </w:r>
    </w:p>
    <w:p w14:paraId="50B7E16A" w14:textId="77777777" w:rsidR="00155E25" w:rsidRPr="002614E1" w:rsidRDefault="00155E25" w:rsidP="00155E25">
      <w:pPr>
        <w:spacing w:line="276" w:lineRule="auto"/>
        <w:ind w:right="51" w:firstLine="360"/>
        <w:jc w:val="both"/>
        <w:rPr>
          <w:rFonts w:ascii="Calibri" w:eastAsia="Tahoma" w:hAnsi="Calibri" w:cs="Calibri"/>
          <w:bCs/>
          <w:sz w:val="20"/>
          <w:u w:val="single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Pr="002614E1">
        <w:rPr>
          <w:rFonts w:ascii="Calibri" w:eastAsia="Tahoma" w:hAnsi="Calibri" w:cs="Calibri"/>
          <w:bCs/>
          <w:sz w:val="20"/>
          <w:u w:val="single"/>
        </w:rPr>
        <w:t xml:space="preserve"> 1*:</w:t>
      </w:r>
    </w:p>
    <w:p w14:paraId="394F802B" w14:textId="7312ABFB" w:rsidR="00155E25" w:rsidRPr="002614E1" w:rsidRDefault="00DE34A0" w:rsidP="00155E25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>2</w:t>
      </w:r>
      <w:r w:rsidR="00155E25" w:rsidRPr="002614E1">
        <w:rPr>
          <w:rFonts w:ascii="Calibri" w:eastAsia="Tahoma" w:hAnsi="Calibri" w:cs="Calibri"/>
          <w:bCs/>
          <w:sz w:val="20"/>
        </w:rPr>
        <w:t xml:space="preserve">0 pkt </w:t>
      </w:r>
      <w:r w:rsidR="009F3DC3" w:rsidRPr="002614E1">
        <w:rPr>
          <w:rFonts w:ascii="Calibri" w:eastAsia="Tahoma" w:hAnsi="Calibri" w:cs="Calibri"/>
          <w:bCs/>
          <w:sz w:val="20"/>
        </w:rPr>
        <w:t>–</w:t>
      </w:r>
      <w:r w:rsidR="00155E25" w:rsidRPr="002614E1">
        <w:rPr>
          <w:rFonts w:ascii="Calibri" w:eastAsia="Tahoma" w:hAnsi="Calibri" w:cs="Calibri"/>
          <w:bCs/>
          <w:sz w:val="20"/>
        </w:rPr>
        <w:t xml:space="preserve"> </w:t>
      </w:r>
      <w:r w:rsidR="009F3DC3" w:rsidRPr="002614E1">
        <w:rPr>
          <w:rFonts w:ascii="Calibri" w:eastAsia="Tahoma" w:hAnsi="Calibri" w:cs="Calibri"/>
          <w:bCs/>
          <w:sz w:val="20"/>
        </w:rPr>
        <w:t xml:space="preserve">60 miesięcy </w:t>
      </w:r>
    </w:p>
    <w:p w14:paraId="39F4B13C" w14:textId="46AA57BE" w:rsidR="00155E25" w:rsidRPr="002614E1" w:rsidRDefault="00DE34A0" w:rsidP="00155E25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15 </w:t>
      </w:r>
      <w:r w:rsidR="00155E25" w:rsidRPr="002614E1">
        <w:rPr>
          <w:rFonts w:ascii="Calibri" w:eastAsia="Tahoma" w:hAnsi="Calibri" w:cs="Calibri"/>
          <w:bCs/>
          <w:sz w:val="20"/>
        </w:rPr>
        <w:t xml:space="preserve">pkt </w:t>
      </w:r>
      <w:r w:rsidR="009F3DC3" w:rsidRPr="002614E1">
        <w:rPr>
          <w:rFonts w:ascii="Calibri" w:eastAsia="Tahoma" w:hAnsi="Calibri" w:cs="Calibri"/>
          <w:bCs/>
          <w:sz w:val="20"/>
        </w:rPr>
        <w:t>–</w:t>
      </w:r>
      <w:r w:rsidR="00155E25" w:rsidRPr="002614E1">
        <w:rPr>
          <w:rFonts w:ascii="Calibri" w:eastAsia="Tahoma" w:hAnsi="Calibri" w:cs="Calibri"/>
          <w:bCs/>
          <w:sz w:val="20"/>
        </w:rPr>
        <w:t xml:space="preserve"> </w:t>
      </w:r>
      <w:r w:rsidR="009F3DC3" w:rsidRPr="002614E1">
        <w:rPr>
          <w:rFonts w:ascii="Calibri" w:eastAsia="Tahoma" w:hAnsi="Calibri" w:cs="Calibri"/>
          <w:bCs/>
          <w:sz w:val="20"/>
        </w:rPr>
        <w:t>48 miesięcy</w:t>
      </w:r>
    </w:p>
    <w:p w14:paraId="7B402CCD" w14:textId="6419E92E" w:rsidR="00155E25" w:rsidRPr="002614E1" w:rsidRDefault="00DE34A0" w:rsidP="00155E25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>1</w:t>
      </w:r>
      <w:r w:rsidR="00155E25" w:rsidRPr="002614E1">
        <w:rPr>
          <w:rFonts w:ascii="Calibri" w:eastAsia="Tahoma" w:hAnsi="Calibri" w:cs="Calibri"/>
          <w:bCs/>
          <w:sz w:val="20"/>
        </w:rPr>
        <w:t xml:space="preserve">0 pkt </w:t>
      </w:r>
      <w:r w:rsidR="009F3DC3" w:rsidRPr="002614E1">
        <w:rPr>
          <w:rFonts w:ascii="Calibri" w:eastAsia="Tahoma" w:hAnsi="Calibri" w:cs="Calibri"/>
          <w:bCs/>
          <w:sz w:val="20"/>
        </w:rPr>
        <w:t>–</w:t>
      </w:r>
      <w:r w:rsidR="00155E25" w:rsidRPr="002614E1">
        <w:rPr>
          <w:rFonts w:ascii="Calibri" w:eastAsia="Tahoma" w:hAnsi="Calibri" w:cs="Calibri"/>
          <w:bCs/>
          <w:sz w:val="20"/>
        </w:rPr>
        <w:t xml:space="preserve"> </w:t>
      </w:r>
      <w:r w:rsidR="009F3DC3" w:rsidRPr="002614E1">
        <w:rPr>
          <w:rFonts w:ascii="Calibri" w:eastAsia="Tahoma" w:hAnsi="Calibri" w:cs="Calibri"/>
          <w:bCs/>
          <w:sz w:val="20"/>
        </w:rPr>
        <w:t xml:space="preserve">36 miesięcy </w:t>
      </w:r>
    </w:p>
    <w:p w14:paraId="0ADACC21" w14:textId="77777777" w:rsidR="009F3DC3" w:rsidRPr="002614E1" w:rsidRDefault="00DE34A0" w:rsidP="00CA5213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0 pkt </w:t>
      </w:r>
      <w:r w:rsidR="009F3DC3" w:rsidRPr="002614E1">
        <w:rPr>
          <w:rFonts w:ascii="Calibri" w:eastAsia="Tahoma" w:hAnsi="Calibri" w:cs="Calibri"/>
          <w:bCs/>
          <w:sz w:val="20"/>
        </w:rPr>
        <w:t>– 24 miesiące</w:t>
      </w:r>
    </w:p>
    <w:p w14:paraId="326B1595" w14:textId="77777777" w:rsidR="0002177A" w:rsidRPr="002614E1" w:rsidRDefault="0002177A" w:rsidP="0002177A">
      <w:pPr>
        <w:spacing w:line="276" w:lineRule="auto"/>
        <w:ind w:right="51" w:firstLine="360"/>
        <w:jc w:val="both"/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</w:pPr>
    </w:p>
    <w:p w14:paraId="6F3EE68A" w14:textId="353B8478" w:rsidR="0002177A" w:rsidRPr="002614E1" w:rsidRDefault="0002177A" w:rsidP="0002177A">
      <w:pPr>
        <w:spacing w:line="276" w:lineRule="auto"/>
        <w:ind w:right="51" w:firstLine="360"/>
        <w:jc w:val="both"/>
        <w:rPr>
          <w:rFonts w:ascii="Calibri" w:eastAsia="Tahoma" w:hAnsi="Calibri" w:cs="Calibri"/>
          <w:bCs/>
          <w:sz w:val="20"/>
          <w:u w:val="single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Pr="002614E1">
        <w:rPr>
          <w:rFonts w:ascii="Calibri" w:eastAsia="Tahoma" w:hAnsi="Calibri" w:cs="Calibri"/>
          <w:bCs/>
          <w:sz w:val="20"/>
          <w:u w:val="single"/>
        </w:rPr>
        <w:t xml:space="preserve"> 2*:</w:t>
      </w:r>
    </w:p>
    <w:p w14:paraId="5B1F2688" w14:textId="77777777" w:rsidR="0002177A" w:rsidRPr="002614E1" w:rsidRDefault="0002177A" w:rsidP="0002177A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20 pkt – 60 miesięcy </w:t>
      </w:r>
    </w:p>
    <w:p w14:paraId="5516068C" w14:textId="77777777" w:rsidR="0002177A" w:rsidRPr="002614E1" w:rsidRDefault="0002177A" w:rsidP="0002177A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>15 pkt – 48 miesięcy</w:t>
      </w:r>
    </w:p>
    <w:p w14:paraId="49060C37" w14:textId="77777777" w:rsidR="0002177A" w:rsidRPr="002614E1" w:rsidRDefault="0002177A" w:rsidP="0002177A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10 pkt – 36 miesięcy </w:t>
      </w:r>
    </w:p>
    <w:p w14:paraId="080F6E47" w14:textId="77777777" w:rsidR="0002177A" w:rsidRPr="002614E1" w:rsidRDefault="0002177A" w:rsidP="0002177A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>0 pkt – 24 miesiące</w:t>
      </w:r>
    </w:p>
    <w:p w14:paraId="4F40425E" w14:textId="77777777" w:rsidR="0002177A" w:rsidRPr="002614E1" w:rsidRDefault="0002177A" w:rsidP="0002177A">
      <w:pPr>
        <w:spacing w:line="276" w:lineRule="auto"/>
        <w:ind w:left="360" w:right="51"/>
        <w:jc w:val="both"/>
        <w:rPr>
          <w:rFonts w:ascii="Calibri" w:hAnsi="Calibri" w:cs="Calibri"/>
          <w:bCs/>
          <w:sz w:val="20"/>
        </w:rPr>
      </w:pPr>
    </w:p>
    <w:p w14:paraId="64B32BC8" w14:textId="670C8462" w:rsidR="0002177A" w:rsidRPr="002614E1" w:rsidRDefault="0002177A" w:rsidP="0002177A">
      <w:pPr>
        <w:spacing w:line="276" w:lineRule="auto"/>
        <w:ind w:right="51" w:firstLine="360"/>
        <w:jc w:val="both"/>
        <w:rPr>
          <w:rFonts w:ascii="Calibri" w:eastAsia="Tahoma" w:hAnsi="Calibri" w:cs="Calibri"/>
          <w:bCs/>
          <w:sz w:val="20"/>
          <w:u w:val="single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Pr="002614E1">
        <w:rPr>
          <w:rFonts w:ascii="Calibri" w:eastAsia="Tahoma" w:hAnsi="Calibri" w:cs="Calibri"/>
          <w:bCs/>
          <w:sz w:val="20"/>
          <w:u w:val="single"/>
        </w:rPr>
        <w:t xml:space="preserve"> 3*:</w:t>
      </w:r>
    </w:p>
    <w:p w14:paraId="48A37B89" w14:textId="77777777" w:rsidR="0002177A" w:rsidRPr="002614E1" w:rsidRDefault="0002177A" w:rsidP="0002177A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20 pkt – 60 miesięcy </w:t>
      </w:r>
    </w:p>
    <w:p w14:paraId="42C7157B" w14:textId="77777777" w:rsidR="0002177A" w:rsidRPr="002614E1" w:rsidRDefault="0002177A" w:rsidP="0002177A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>15 pkt – 48 miesięcy</w:t>
      </w:r>
    </w:p>
    <w:p w14:paraId="6A8FD9EF" w14:textId="77777777" w:rsidR="0002177A" w:rsidRPr="002614E1" w:rsidRDefault="0002177A" w:rsidP="0002177A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lastRenderedPageBreak/>
        <w:t xml:space="preserve">10 pkt – 36 miesięcy </w:t>
      </w:r>
    </w:p>
    <w:p w14:paraId="2BA8A641" w14:textId="77777777" w:rsidR="0002177A" w:rsidRPr="002614E1" w:rsidRDefault="0002177A" w:rsidP="0002177A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>0 pkt – 24 miesiące</w:t>
      </w:r>
    </w:p>
    <w:p w14:paraId="7B72E7A9" w14:textId="77777777" w:rsidR="002168EB" w:rsidRPr="002614E1" w:rsidRDefault="002168EB" w:rsidP="006F0660">
      <w:pPr>
        <w:spacing w:line="276" w:lineRule="auto"/>
        <w:ind w:right="51"/>
        <w:jc w:val="both"/>
        <w:rPr>
          <w:rFonts w:ascii="Calibri" w:hAnsi="Calibri" w:cs="Calibri"/>
          <w:bCs/>
          <w:sz w:val="20"/>
        </w:rPr>
      </w:pPr>
    </w:p>
    <w:p w14:paraId="40D3A366" w14:textId="4480159B" w:rsidR="002168EB" w:rsidRPr="002614E1" w:rsidRDefault="002168EB" w:rsidP="002168EB">
      <w:pPr>
        <w:spacing w:line="276" w:lineRule="auto"/>
        <w:ind w:right="51" w:firstLine="360"/>
        <w:jc w:val="both"/>
        <w:rPr>
          <w:rFonts w:ascii="Calibri" w:eastAsia="Tahoma" w:hAnsi="Calibri" w:cs="Calibri"/>
          <w:bCs/>
          <w:sz w:val="20"/>
          <w:u w:val="single"/>
        </w:rPr>
      </w:pPr>
      <w:r w:rsidRPr="002614E1">
        <w:rPr>
          <w:rFonts w:asciiTheme="minorHAnsi" w:hAnsiTheme="minorHAnsi" w:cstheme="minorHAnsi"/>
          <w:color w:val="000000" w:themeColor="text1"/>
          <w:sz w:val="20"/>
          <w:szCs w:val="20"/>
          <w:u w:val="single"/>
          <w:lang w:eastAsia="en-US"/>
        </w:rPr>
        <w:t>Część nr</w:t>
      </w:r>
      <w:r w:rsidRPr="002614E1">
        <w:rPr>
          <w:rFonts w:ascii="Calibri" w:eastAsia="Tahoma" w:hAnsi="Calibri" w:cs="Calibri"/>
          <w:bCs/>
          <w:sz w:val="20"/>
          <w:u w:val="single"/>
        </w:rPr>
        <w:t xml:space="preserve"> 4*:</w:t>
      </w:r>
    </w:p>
    <w:p w14:paraId="12305CF8" w14:textId="44FF5827" w:rsidR="002168EB" w:rsidRPr="002614E1" w:rsidRDefault="002168EB" w:rsidP="002168EB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20 pkt – </w:t>
      </w:r>
      <w:r w:rsidR="00A4149C" w:rsidRPr="002614E1">
        <w:rPr>
          <w:rFonts w:ascii="Calibri" w:eastAsia="Tahoma" w:hAnsi="Calibri" w:cs="Calibri"/>
          <w:bCs/>
          <w:sz w:val="20"/>
        </w:rPr>
        <w:t>48</w:t>
      </w:r>
      <w:r w:rsidRPr="002614E1">
        <w:rPr>
          <w:rFonts w:ascii="Calibri" w:eastAsia="Tahoma" w:hAnsi="Calibri" w:cs="Calibri"/>
          <w:bCs/>
          <w:sz w:val="20"/>
        </w:rPr>
        <w:t xml:space="preserve"> miesięcy </w:t>
      </w:r>
    </w:p>
    <w:p w14:paraId="646B528F" w14:textId="507CD23C" w:rsidR="002168EB" w:rsidRPr="002614E1" w:rsidRDefault="002168EB" w:rsidP="002168EB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15 pkt – </w:t>
      </w:r>
      <w:r w:rsidR="00A4149C" w:rsidRPr="002614E1">
        <w:rPr>
          <w:rFonts w:ascii="Calibri" w:eastAsia="Tahoma" w:hAnsi="Calibri" w:cs="Calibri"/>
          <w:bCs/>
          <w:sz w:val="20"/>
        </w:rPr>
        <w:t>36</w:t>
      </w:r>
      <w:r w:rsidRPr="002614E1">
        <w:rPr>
          <w:rFonts w:ascii="Calibri" w:eastAsia="Tahoma" w:hAnsi="Calibri" w:cs="Calibri"/>
          <w:bCs/>
          <w:sz w:val="20"/>
        </w:rPr>
        <w:t xml:space="preserve"> miesięcy</w:t>
      </w:r>
    </w:p>
    <w:p w14:paraId="044B2832" w14:textId="60771E3B" w:rsidR="002168EB" w:rsidRPr="002614E1" w:rsidRDefault="002168EB" w:rsidP="002168EB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eastAsia="Tahoma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10 pkt – </w:t>
      </w:r>
      <w:r w:rsidR="00A4149C" w:rsidRPr="002614E1">
        <w:rPr>
          <w:rFonts w:ascii="Calibri" w:eastAsia="Tahoma" w:hAnsi="Calibri" w:cs="Calibri"/>
          <w:bCs/>
          <w:sz w:val="20"/>
        </w:rPr>
        <w:t>24</w:t>
      </w:r>
      <w:r w:rsidRPr="002614E1">
        <w:rPr>
          <w:rFonts w:ascii="Calibri" w:eastAsia="Tahoma" w:hAnsi="Calibri" w:cs="Calibri"/>
          <w:bCs/>
          <w:sz w:val="20"/>
        </w:rPr>
        <w:t xml:space="preserve"> miesi</w:t>
      </w:r>
      <w:r w:rsidR="00A4149C" w:rsidRPr="002614E1">
        <w:rPr>
          <w:rFonts w:ascii="Calibri" w:eastAsia="Tahoma" w:hAnsi="Calibri" w:cs="Calibri"/>
          <w:bCs/>
          <w:sz w:val="20"/>
        </w:rPr>
        <w:t>ące</w:t>
      </w:r>
      <w:r w:rsidRPr="002614E1">
        <w:rPr>
          <w:rFonts w:ascii="Calibri" w:eastAsia="Tahoma" w:hAnsi="Calibri" w:cs="Calibri"/>
          <w:bCs/>
          <w:sz w:val="20"/>
        </w:rPr>
        <w:t xml:space="preserve"> </w:t>
      </w:r>
    </w:p>
    <w:p w14:paraId="76603A8D" w14:textId="78361C7C" w:rsidR="0002177A" w:rsidRPr="002614E1" w:rsidRDefault="002168EB" w:rsidP="002168EB">
      <w:pPr>
        <w:pStyle w:val="Akapitzlist"/>
        <w:numPr>
          <w:ilvl w:val="0"/>
          <w:numId w:val="12"/>
        </w:numPr>
        <w:spacing w:line="276" w:lineRule="auto"/>
        <w:ind w:right="51"/>
        <w:jc w:val="both"/>
        <w:rPr>
          <w:rFonts w:ascii="Calibri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0 pkt – </w:t>
      </w:r>
      <w:r w:rsidR="00A4149C" w:rsidRPr="002614E1">
        <w:rPr>
          <w:rFonts w:ascii="Calibri" w:eastAsia="Tahoma" w:hAnsi="Calibri" w:cs="Calibri"/>
          <w:bCs/>
          <w:sz w:val="20"/>
        </w:rPr>
        <w:t>1</w:t>
      </w:r>
      <w:r w:rsidRPr="002614E1">
        <w:rPr>
          <w:rFonts w:ascii="Calibri" w:eastAsia="Tahoma" w:hAnsi="Calibri" w:cs="Calibri"/>
          <w:bCs/>
          <w:sz w:val="20"/>
        </w:rPr>
        <w:t>2 miesi</w:t>
      </w:r>
      <w:r w:rsidR="00A4149C" w:rsidRPr="002614E1">
        <w:rPr>
          <w:rFonts w:ascii="Calibri" w:eastAsia="Tahoma" w:hAnsi="Calibri" w:cs="Calibri"/>
          <w:bCs/>
          <w:sz w:val="20"/>
        </w:rPr>
        <w:t>ę</w:t>
      </w:r>
      <w:r w:rsidRPr="002614E1">
        <w:rPr>
          <w:rFonts w:ascii="Calibri" w:eastAsia="Tahoma" w:hAnsi="Calibri" w:cs="Calibri"/>
          <w:bCs/>
          <w:sz w:val="20"/>
        </w:rPr>
        <w:t>c</w:t>
      </w:r>
      <w:r w:rsidR="00A4149C" w:rsidRPr="002614E1">
        <w:rPr>
          <w:rFonts w:ascii="Calibri" w:eastAsia="Tahoma" w:hAnsi="Calibri" w:cs="Calibri"/>
          <w:bCs/>
          <w:sz w:val="20"/>
        </w:rPr>
        <w:t>y</w:t>
      </w:r>
    </w:p>
    <w:p w14:paraId="2EBC9A18" w14:textId="31E7209C" w:rsidR="00D82FE0" w:rsidRPr="002614E1" w:rsidRDefault="00DE34A0" w:rsidP="009F3DC3">
      <w:pPr>
        <w:pStyle w:val="Akapitzlist"/>
        <w:spacing w:line="276" w:lineRule="auto"/>
        <w:ind w:right="51"/>
        <w:jc w:val="both"/>
        <w:rPr>
          <w:rFonts w:ascii="Calibri" w:hAnsi="Calibri" w:cs="Calibri"/>
          <w:bCs/>
          <w:sz w:val="20"/>
        </w:rPr>
      </w:pPr>
      <w:r w:rsidRPr="002614E1">
        <w:rPr>
          <w:rFonts w:ascii="Calibri" w:eastAsia="Tahoma" w:hAnsi="Calibri" w:cs="Calibri"/>
          <w:bCs/>
          <w:sz w:val="20"/>
        </w:rPr>
        <w:t xml:space="preserve"> </w:t>
      </w:r>
    </w:p>
    <w:p w14:paraId="3E326EE5" w14:textId="797AA538" w:rsidR="006C52A7" w:rsidRPr="002614E1" w:rsidRDefault="006C52A7" w:rsidP="00F8423C">
      <w:pPr>
        <w:pStyle w:val="Akapitzlist"/>
        <w:numPr>
          <w:ilvl w:val="0"/>
          <w:numId w:val="11"/>
        </w:numPr>
        <w:spacing w:after="120"/>
        <w:jc w:val="both"/>
        <w:rPr>
          <w:rFonts w:asciiTheme="minorHAnsi" w:hAnsiTheme="minorHAnsi" w:cstheme="minorHAnsi"/>
          <w:bCs/>
          <w:sz w:val="20"/>
        </w:rPr>
      </w:pPr>
      <w:r w:rsidRPr="002614E1">
        <w:rPr>
          <w:rFonts w:asciiTheme="minorHAnsi" w:hAnsiTheme="minorHAnsi" w:cstheme="minorHAnsi"/>
          <w:bCs/>
          <w:sz w:val="20"/>
        </w:rPr>
        <w:t xml:space="preserve">Warunki płatności: </w:t>
      </w:r>
    </w:p>
    <w:bookmarkEnd w:id="2"/>
    <w:bookmarkEnd w:id="3"/>
    <w:bookmarkEnd w:id="4"/>
    <w:bookmarkEnd w:id="7"/>
    <w:p w14:paraId="4B296DE5" w14:textId="7265065A" w:rsidR="00F8423C" w:rsidRPr="002614E1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</w:pPr>
      <w:r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Strony </w:t>
      </w:r>
      <w:r w:rsidR="00F8423C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ustalają, że </w:t>
      </w:r>
      <w:r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płatność</w:t>
      </w:r>
      <w:r w:rsidR="00D71074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="00F8423C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nastąpi w terminie 3</w:t>
      </w:r>
      <w:r w:rsidR="00D71074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0 dni od daty </w:t>
      </w:r>
      <w:r w:rsidR="00543082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doręczenia ustrukturyzowanej </w:t>
      </w:r>
      <w:r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faktury</w:t>
      </w:r>
      <w:r w:rsidR="00543082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elektronicznej</w:t>
      </w:r>
      <w:r w:rsidR="00F8423C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.</w:t>
      </w:r>
    </w:p>
    <w:p w14:paraId="065C4544" w14:textId="3E3BC59F" w:rsidR="007D581A" w:rsidRPr="002614E1" w:rsidRDefault="007D581A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Zapłata za prawidłowe wykonanie przedmiotu umowy, zostanie uiszczona przelewem bankowym na podstawie prawidłowo wystawionej faktury, na konto bankowe </w:t>
      </w:r>
      <w:r w:rsidR="00543082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>Wykonawcy</w:t>
      </w:r>
      <w:r w:rsidR="007D16B8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 </w:t>
      </w:r>
      <w:r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wskazane </w:t>
      </w:r>
      <w:r w:rsidR="00543082"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na </w:t>
      </w:r>
      <w:r w:rsidRPr="002614E1">
        <w:rPr>
          <w:rFonts w:asciiTheme="minorHAnsi" w:hAnsiTheme="minorHAnsi" w:cstheme="minorHAnsi"/>
          <w:color w:val="000000" w:themeColor="text1"/>
          <w:spacing w:val="-3"/>
          <w:sz w:val="20"/>
          <w:lang w:eastAsia="ar-SA"/>
        </w:rPr>
        <w:t xml:space="preserve">fakturze VAT </w:t>
      </w:r>
      <w:r w:rsidRPr="002614E1">
        <w:rPr>
          <w:rFonts w:asciiTheme="minorHAnsi" w:hAnsiTheme="minorHAnsi" w:cstheme="minorHAnsi"/>
          <w:color w:val="000000" w:themeColor="text1"/>
          <w:sz w:val="20"/>
        </w:rPr>
        <w:t>pod warunkiem, że będzie to rachunek wskazany w wykazie informacji o podatnikach VAT, prowadzonym przez szefa Krajowej Administracji Skarbowej (tzw. biała lista VAT), chyba, że przepisy powszechnie obowiązujące regulujące kwesti</w:t>
      </w:r>
      <w:r w:rsidR="00543082" w:rsidRPr="002614E1">
        <w:rPr>
          <w:rFonts w:asciiTheme="minorHAnsi" w:hAnsiTheme="minorHAnsi" w:cstheme="minorHAnsi"/>
          <w:color w:val="000000" w:themeColor="text1"/>
          <w:sz w:val="20"/>
        </w:rPr>
        <w:t>ę</w:t>
      </w:r>
      <w:r w:rsidRPr="002614E1">
        <w:rPr>
          <w:rFonts w:asciiTheme="minorHAnsi" w:hAnsiTheme="minorHAnsi" w:cstheme="minorHAnsi"/>
          <w:color w:val="000000" w:themeColor="text1"/>
          <w:sz w:val="20"/>
        </w:rPr>
        <w:t xml:space="preserve"> wykazu stanowią inaczej.</w:t>
      </w:r>
    </w:p>
    <w:p w14:paraId="35B14ADF" w14:textId="77777777" w:rsidR="00D71074" w:rsidRPr="002614E1" w:rsidRDefault="00D71074" w:rsidP="00F8423C">
      <w:pPr>
        <w:pStyle w:val="Akapitzlist"/>
        <w:tabs>
          <w:tab w:val="left" w:pos="567"/>
          <w:tab w:val="left" w:pos="851"/>
          <w:tab w:val="left" w:pos="1340"/>
          <w:tab w:val="left" w:pos="1727"/>
          <w:tab w:val="left" w:pos="2127"/>
          <w:tab w:val="left" w:pos="3273"/>
          <w:tab w:val="left" w:pos="3659"/>
          <w:tab w:val="left" w:pos="4047"/>
          <w:tab w:val="left" w:pos="4433"/>
          <w:tab w:val="left" w:pos="4820"/>
          <w:tab w:val="left" w:pos="5206"/>
          <w:tab w:val="left" w:pos="5593"/>
          <w:tab w:val="left" w:pos="5979"/>
          <w:tab w:val="left" w:pos="6367"/>
          <w:tab w:val="left" w:pos="6753"/>
          <w:tab w:val="left" w:pos="7139"/>
          <w:tab w:val="left" w:pos="7526"/>
          <w:tab w:val="left" w:pos="7912"/>
          <w:tab w:val="left" w:pos="8299"/>
          <w:tab w:val="left" w:pos="8686"/>
          <w:tab w:val="left" w:pos="9073"/>
          <w:tab w:val="left" w:pos="9459"/>
          <w:tab w:val="left" w:pos="9845"/>
          <w:tab w:val="left" w:pos="10232"/>
          <w:tab w:val="left" w:pos="10618"/>
          <w:tab w:val="left" w:pos="11006"/>
        </w:tabs>
        <w:suppressAutoHyphens/>
        <w:ind w:left="567"/>
        <w:contextualSpacing w:val="0"/>
        <w:jc w:val="both"/>
        <w:rPr>
          <w:rFonts w:asciiTheme="minorHAnsi" w:hAnsiTheme="minorHAnsi" w:cstheme="minorHAnsi"/>
          <w:color w:val="000000" w:themeColor="text1"/>
          <w:sz w:val="20"/>
        </w:rPr>
      </w:pPr>
    </w:p>
    <w:p w14:paraId="5BC59F12" w14:textId="3406D579" w:rsidR="00CF2583" w:rsidRPr="002614E1" w:rsidRDefault="00D82FE0" w:rsidP="00F8423C">
      <w:pPr>
        <w:spacing w:after="120"/>
        <w:contextualSpacing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  <w:r w:rsidRPr="002614E1">
        <w:rPr>
          <w:rFonts w:asciiTheme="minorHAnsi" w:hAnsiTheme="minorHAnsi" w:cstheme="minorHAnsi"/>
          <w:bCs/>
          <w:sz w:val="20"/>
          <w:szCs w:val="20"/>
        </w:rPr>
        <w:t xml:space="preserve">* </w:t>
      </w:r>
      <w:r w:rsidRPr="002614E1"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  <w:t xml:space="preserve">wypełnić w zakresie </w:t>
      </w:r>
      <w:r w:rsidR="00543082" w:rsidRPr="002614E1"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  <w:t>Części</w:t>
      </w:r>
      <w:r w:rsidRPr="002614E1"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  <w:t>, na które Wykonawca składa ofertę, pozostałe przekreślić.</w:t>
      </w:r>
    </w:p>
    <w:p w14:paraId="5C55C669" w14:textId="77777777" w:rsidR="00CF2583" w:rsidRPr="002614E1" w:rsidRDefault="00CF2583" w:rsidP="00F8423C">
      <w:pPr>
        <w:spacing w:after="120"/>
        <w:contextualSpacing/>
        <w:jc w:val="both"/>
        <w:rPr>
          <w:rFonts w:asciiTheme="minorHAnsi" w:hAnsiTheme="minorHAnsi" w:cstheme="minorHAnsi"/>
          <w:bCs/>
          <w:i/>
          <w:iCs/>
          <w:sz w:val="18"/>
          <w:szCs w:val="18"/>
          <w:u w:val="single"/>
        </w:rPr>
      </w:pPr>
    </w:p>
    <w:p w14:paraId="4F04213F" w14:textId="77777777" w:rsidR="00D82FE0" w:rsidRPr="002614E1" w:rsidRDefault="00D82FE0" w:rsidP="00F8423C">
      <w:pPr>
        <w:spacing w:after="120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bookmarkEnd w:id="5"/>
    <w:bookmarkEnd w:id="6"/>
    <w:p w14:paraId="30542761" w14:textId="77777777" w:rsidR="00281DC6" w:rsidRPr="002614E1" w:rsidRDefault="00281DC6" w:rsidP="00F8423C">
      <w:pPr>
        <w:numPr>
          <w:ilvl w:val="0"/>
          <w:numId w:val="1"/>
        </w:numPr>
        <w:spacing w:before="12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b/>
          <w:sz w:val="20"/>
          <w:szCs w:val="20"/>
        </w:rPr>
        <w:t>OŚWIADCZAMY</w:t>
      </w:r>
      <w:r w:rsidRPr="002614E1">
        <w:rPr>
          <w:rFonts w:asciiTheme="minorHAnsi" w:hAnsiTheme="minorHAnsi" w:cstheme="minorHAnsi"/>
          <w:sz w:val="20"/>
          <w:szCs w:val="20"/>
        </w:rPr>
        <w:t>, że:</w:t>
      </w:r>
    </w:p>
    <w:p w14:paraId="3E1966ED" w14:textId="77777777" w:rsidR="000B7920" w:rsidRPr="002614E1" w:rsidRDefault="000B7920" w:rsidP="00F8423C">
      <w:pPr>
        <w:numPr>
          <w:ilvl w:val="0"/>
          <w:numId w:val="2"/>
        </w:numPr>
        <w:spacing w:before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zapoznaliśmy się ze Specyfikacją Warunków Zamówienia i uznajemy się za związanych określonymi w niej zasadami postępowania;</w:t>
      </w:r>
    </w:p>
    <w:p w14:paraId="6F8E74ED" w14:textId="77777777" w:rsidR="000B7920" w:rsidRPr="002614E1" w:rsidRDefault="000B7920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uważamy się za związanych niniejszą ofertą na czas wskazany w Specyfikacji Warunków Zamówienia;</w:t>
      </w:r>
    </w:p>
    <w:p w14:paraId="2FFE5816" w14:textId="55097864" w:rsidR="00D71074" w:rsidRPr="002614E1" w:rsidRDefault="00D71074" w:rsidP="00F8423C">
      <w:pPr>
        <w:numPr>
          <w:ilvl w:val="0"/>
          <w:numId w:val="2"/>
        </w:numPr>
        <w:spacing w:before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akceptujemy zawarty w SWZ projekt umowy i zobowiązujemy się w przypadku wyboru naszej oferty do zawarcia umowy we wskazanym przez Zamawiającego terminie;</w:t>
      </w:r>
    </w:p>
    <w:p w14:paraId="47289857" w14:textId="77777777" w:rsidR="000B7920" w:rsidRPr="002614E1" w:rsidRDefault="000B7920" w:rsidP="00F8423C">
      <w:pPr>
        <w:numPr>
          <w:ilvl w:val="0"/>
          <w:numId w:val="2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zamierzamy / nie zamierzamy powierzyć realizację następujących części zamówienia podwykonawcom*:</w:t>
      </w:r>
    </w:p>
    <w:p w14:paraId="676D1149" w14:textId="77777777" w:rsidR="00CB4F91" w:rsidRPr="002614E1" w:rsidRDefault="00CB4F91" w:rsidP="00F8423C">
      <w:pPr>
        <w:spacing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65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3853"/>
      </w:tblGrid>
      <w:tr w:rsidR="000B7920" w:rsidRPr="002614E1" w14:paraId="22B20CE7" w14:textId="77777777" w:rsidTr="00F8423C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0AE42F5D" w14:textId="77777777" w:rsidR="000B7920" w:rsidRPr="002614E1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F9C5D8" w14:textId="77777777" w:rsidR="000B7920" w:rsidRPr="002614E1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Wykonawca </w:t>
            </w:r>
          </w:p>
          <w:p w14:paraId="7F27DF1C" w14:textId="77777777" w:rsidR="000B7920" w:rsidRPr="002614E1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47549EE" w14:textId="77777777" w:rsidR="00543082" w:rsidRPr="002614E1" w:rsidRDefault="000B7920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  <w:r w:rsidR="00543082" w:rsidRPr="002614E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7A727E3" w14:textId="5304A686" w:rsidR="000B7920" w:rsidRPr="002614E1" w:rsidRDefault="00543082" w:rsidP="00F842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>(jeżeli jest znana)</w:t>
            </w:r>
          </w:p>
        </w:tc>
      </w:tr>
      <w:tr w:rsidR="000B7920" w:rsidRPr="002614E1" w14:paraId="7454AB16" w14:textId="77777777" w:rsidTr="00F8423C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C0CD" w14:textId="77777777" w:rsidR="000B7920" w:rsidRPr="002614E1" w:rsidRDefault="000B7920" w:rsidP="00F8423C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24BDF" w14:textId="77777777" w:rsidR="000B7920" w:rsidRPr="002614E1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563DC" w14:textId="77777777" w:rsidR="000B7920" w:rsidRPr="002614E1" w:rsidRDefault="000B7920" w:rsidP="00F8423C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F3465B9" w14:textId="6C7ACFC5" w:rsidR="000B7920" w:rsidRPr="002614E1" w:rsidRDefault="000B7920" w:rsidP="00F8423C">
      <w:pPr>
        <w:numPr>
          <w:ilvl w:val="0"/>
          <w:numId w:val="2"/>
        </w:numPr>
        <w:spacing w:before="120" w:after="120"/>
        <w:ind w:left="641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Pr="002614E1">
        <w:rPr>
          <w:rFonts w:asciiTheme="minorHAnsi" w:hAnsiTheme="minorHAnsi" w:cstheme="minorHAnsi"/>
          <w:sz w:val="20"/>
          <w:szCs w:val="20"/>
          <w:vertAlign w:val="superscript"/>
        </w:rPr>
        <w:footnoteReference w:id="2"/>
      </w:r>
      <w:r w:rsidRPr="002614E1">
        <w:rPr>
          <w:rFonts w:asciiTheme="minorHAnsi" w:hAnsiTheme="minorHAnsi" w:cstheme="minorHAnsi"/>
          <w:sz w:val="20"/>
          <w:szCs w:val="20"/>
        </w:rPr>
        <w:t xml:space="preserve">  wobec osób fizycznych, od których dane osobowe bezpośrednio lub pośrednio pozyskaliśmy w celu ubiegania się o udzielenie zamówienia publicznego w niniejszym postępowaniu</w:t>
      </w:r>
      <w:r w:rsidRPr="002614E1">
        <w:rPr>
          <w:rFonts w:asciiTheme="minorHAnsi" w:hAnsiTheme="minorHAnsi" w:cstheme="minorHAnsi"/>
          <w:sz w:val="20"/>
          <w:szCs w:val="20"/>
          <w:vertAlign w:val="superscript"/>
        </w:rPr>
        <w:footnoteReference w:id="3"/>
      </w:r>
      <w:r w:rsidR="0084055D" w:rsidRPr="002614E1">
        <w:rPr>
          <w:rFonts w:asciiTheme="minorHAnsi" w:hAnsiTheme="minorHAnsi" w:cstheme="minorHAnsi"/>
          <w:sz w:val="20"/>
          <w:szCs w:val="20"/>
        </w:rPr>
        <w:t>;</w:t>
      </w:r>
    </w:p>
    <w:p w14:paraId="482F586D" w14:textId="3E81B53F" w:rsidR="000B7920" w:rsidRPr="002614E1" w:rsidRDefault="000B7920" w:rsidP="00F8423C">
      <w:pPr>
        <w:numPr>
          <w:ilvl w:val="0"/>
          <w:numId w:val="2"/>
        </w:numPr>
        <w:spacing w:before="120" w:after="12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art.108 ust</w:t>
      </w:r>
      <w:r w:rsidR="00543082" w:rsidRPr="002614E1">
        <w:rPr>
          <w:rFonts w:asciiTheme="minorHAnsi" w:hAnsiTheme="minorHAnsi" w:cstheme="minorHAnsi"/>
          <w:sz w:val="20"/>
          <w:szCs w:val="20"/>
        </w:rPr>
        <w:t>.</w:t>
      </w:r>
      <w:r w:rsidRPr="002614E1">
        <w:rPr>
          <w:rFonts w:asciiTheme="minorHAnsi" w:hAnsiTheme="minorHAnsi" w:cstheme="minorHAnsi"/>
          <w:sz w:val="20"/>
          <w:szCs w:val="20"/>
        </w:rPr>
        <w:t xml:space="preserve"> 1 pkt </w:t>
      </w:r>
      <w:r w:rsidR="003A3958" w:rsidRPr="002614E1">
        <w:rPr>
          <w:rFonts w:asciiTheme="minorHAnsi" w:hAnsiTheme="minorHAnsi" w:cstheme="minorHAnsi"/>
          <w:sz w:val="20"/>
          <w:szCs w:val="20"/>
        </w:rPr>
        <w:t>1-6 ustawy</w:t>
      </w:r>
      <w:r w:rsidRPr="002614E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2614E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84055D" w:rsidRPr="002614E1">
        <w:rPr>
          <w:rFonts w:asciiTheme="minorHAnsi" w:hAnsiTheme="minorHAnsi" w:cstheme="minorHAnsi"/>
          <w:sz w:val="20"/>
          <w:szCs w:val="20"/>
        </w:rPr>
        <w:t>;</w:t>
      </w:r>
    </w:p>
    <w:p w14:paraId="5B602EEE" w14:textId="63DB95E1" w:rsidR="000B7920" w:rsidRPr="002614E1" w:rsidRDefault="000B7920" w:rsidP="00F8423C">
      <w:pPr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109 ust. 1 pkt 4</w:t>
      </w:r>
      <w:r w:rsidR="0084055D" w:rsidRPr="002614E1">
        <w:rPr>
          <w:rFonts w:asciiTheme="minorHAnsi" w:hAnsiTheme="minorHAnsi" w:cstheme="minorHAnsi"/>
          <w:sz w:val="20"/>
          <w:szCs w:val="20"/>
        </w:rPr>
        <w:t>,</w:t>
      </w:r>
      <w:r w:rsidR="0084055D" w:rsidRPr="002614E1">
        <w:t xml:space="preserve"> </w:t>
      </w:r>
      <w:r w:rsidR="0084055D" w:rsidRPr="002614E1">
        <w:rPr>
          <w:rFonts w:asciiTheme="minorHAnsi" w:hAnsiTheme="minorHAnsi" w:cstheme="minorHAnsi"/>
          <w:sz w:val="20"/>
          <w:szCs w:val="20"/>
        </w:rPr>
        <w:t>5, 7, 8 i 10</w:t>
      </w:r>
      <w:r w:rsidRPr="002614E1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2614E1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84055D" w:rsidRPr="002614E1">
        <w:rPr>
          <w:rFonts w:asciiTheme="minorHAnsi" w:hAnsiTheme="minorHAnsi" w:cstheme="minorHAnsi"/>
          <w:sz w:val="20"/>
          <w:szCs w:val="20"/>
        </w:rPr>
        <w:t>;</w:t>
      </w:r>
    </w:p>
    <w:p w14:paraId="13F5386E" w14:textId="1CC06E2C" w:rsidR="000B7920" w:rsidRPr="002614E1" w:rsidRDefault="000B7920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84055D" w:rsidRPr="002614E1">
        <w:rPr>
          <w:rFonts w:asciiTheme="minorHAnsi" w:hAnsiTheme="minorHAnsi" w:cstheme="minorHAnsi"/>
          <w:sz w:val="20"/>
          <w:szCs w:val="20"/>
        </w:rPr>
        <w:t>;</w:t>
      </w:r>
    </w:p>
    <w:p w14:paraId="418290E1" w14:textId="24259FB1" w:rsidR="000B7920" w:rsidRPr="002614E1" w:rsidRDefault="0084055D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o</w:t>
      </w:r>
      <w:r w:rsidR="000B7920" w:rsidRPr="002614E1">
        <w:rPr>
          <w:rFonts w:asciiTheme="minorHAnsi" w:hAnsiTheme="minorHAnsi" w:cstheme="minorHAnsi"/>
          <w:sz w:val="20"/>
          <w:szCs w:val="20"/>
        </w:rPr>
        <w:t>świadczam, że nie podlegam wykluczeniu z postępowania na podstawie art. 5k rozporządzenia Rady (UE) nr 833/2014 z dnia 31 lipca 2014 r. dotyczącego środków ograniczających w związku z działaniami Rosji destabilizującymi sytuację na Ukrainie</w:t>
      </w:r>
      <w:r w:rsidRPr="002614E1">
        <w:rPr>
          <w:rFonts w:asciiTheme="minorHAnsi" w:hAnsiTheme="minorHAnsi" w:cstheme="minorHAnsi"/>
          <w:sz w:val="20"/>
          <w:szCs w:val="20"/>
        </w:rPr>
        <w:t>;</w:t>
      </w:r>
    </w:p>
    <w:p w14:paraId="2FD91CF5" w14:textId="526C05EB" w:rsidR="00221448" w:rsidRPr="002614E1" w:rsidRDefault="0084055D" w:rsidP="00F8423C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sz w:val="20"/>
          <w:szCs w:val="20"/>
        </w:rPr>
        <w:t>o</w:t>
      </w:r>
      <w:r w:rsidR="00221448" w:rsidRPr="002614E1">
        <w:rPr>
          <w:rFonts w:asciiTheme="minorHAnsi" w:hAnsiTheme="minorHAnsi" w:cstheme="minorHAnsi"/>
          <w:sz w:val="20"/>
          <w:szCs w:val="20"/>
        </w:rPr>
        <w:t xml:space="preserve">świadczamy, że realizacja przedmiotu zamówienia będzie zgodna z zasadą DNSH (Do No </w:t>
      </w:r>
      <w:proofErr w:type="spellStart"/>
      <w:r w:rsidR="00221448" w:rsidRPr="002614E1">
        <w:rPr>
          <w:rFonts w:asciiTheme="minorHAnsi" w:hAnsiTheme="minorHAnsi" w:cstheme="minorHAnsi"/>
          <w:sz w:val="20"/>
          <w:szCs w:val="20"/>
        </w:rPr>
        <w:t>Significant</w:t>
      </w:r>
      <w:proofErr w:type="spellEnd"/>
      <w:r w:rsidR="00221448" w:rsidRPr="002614E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221448" w:rsidRPr="002614E1">
        <w:rPr>
          <w:rFonts w:asciiTheme="minorHAnsi" w:hAnsiTheme="minorHAnsi" w:cstheme="minorHAnsi"/>
          <w:sz w:val="20"/>
          <w:szCs w:val="20"/>
        </w:rPr>
        <w:t>Harm</w:t>
      </w:r>
      <w:proofErr w:type="spellEnd"/>
      <w:r w:rsidR="00221448" w:rsidRPr="002614E1">
        <w:rPr>
          <w:rFonts w:asciiTheme="minorHAnsi" w:hAnsiTheme="minorHAnsi" w:cstheme="minorHAnsi"/>
          <w:sz w:val="20"/>
          <w:szCs w:val="20"/>
        </w:rPr>
        <w:t xml:space="preserve"> – „nieczynienia poważnych szkód środowisku”), zgodnie z art. 17 Rozporządzenia (UE) 2020/852 Parlamentu Europejskiego i Rady oraz wytycznymi dla projektów finansowanych z KPO. Wykonawca zobowiązuje się zapewnić, że oferowane dostawy i usługi nie naruszają tej zasady</w:t>
      </w:r>
      <w:r w:rsidR="00F8423C" w:rsidRPr="002614E1">
        <w:rPr>
          <w:rFonts w:asciiTheme="minorHAnsi" w:hAnsiTheme="minorHAnsi" w:cstheme="minorHAnsi"/>
          <w:sz w:val="20"/>
          <w:szCs w:val="20"/>
        </w:rPr>
        <w:t>.</w:t>
      </w:r>
    </w:p>
    <w:p w14:paraId="353B8403" w14:textId="77777777" w:rsidR="00281DC6" w:rsidRPr="002614E1" w:rsidRDefault="00281DC6" w:rsidP="00F8423C">
      <w:pPr>
        <w:spacing w:before="120" w:after="120"/>
        <w:ind w:left="641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474446A0" w14:textId="77777777" w:rsidR="00281DC6" w:rsidRPr="002614E1" w:rsidRDefault="00281DC6" w:rsidP="00F8423C">
      <w:pPr>
        <w:numPr>
          <w:ilvl w:val="0"/>
          <w:numId w:val="1"/>
        </w:numPr>
        <w:spacing w:before="240" w:after="120"/>
        <w:ind w:left="284" w:hanging="284"/>
        <w:contextualSpacing/>
        <w:jc w:val="both"/>
        <w:rPr>
          <w:rFonts w:asciiTheme="minorHAnsi" w:hAnsiTheme="minorHAnsi" w:cstheme="minorHAnsi"/>
          <w:b/>
          <w:sz w:val="20"/>
          <w:szCs w:val="20"/>
        </w:rPr>
      </w:pPr>
      <w:r w:rsidRPr="002614E1">
        <w:rPr>
          <w:rFonts w:asciiTheme="minorHAnsi" w:hAnsiTheme="minorHAnsi" w:cstheme="minorHAnsi"/>
          <w:b/>
          <w:sz w:val="20"/>
          <w:szCs w:val="20"/>
        </w:rPr>
        <w:t>OŚWIADCZAMY</w:t>
      </w:r>
      <w:r w:rsidRPr="002614E1">
        <w:rPr>
          <w:rFonts w:asciiTheme="minorHAnsi" w:hAnsiTheme="minorHAnsi" w:cstheme="minorHAnsi"/>
          <w:bCs/>
          <w:sz w:val="20"/>
          <w:szCs w:val="20"/>
        </w:rPr>
        <w:t>, że wybór naszej oferty</w:t>
      </w:r>
      <w:r w:rsidRPr="002614E1">
        <w:rPr>
          <w:rFonts w:asciiTheme="minorHAnsi" w:hAnsiTheme="minorHAnsi" w:cstheme="minorHAnsi"/>
          <w:bCs/>
          <w:sz w:val="20"/>
          <w:szCs w:val="20"/>
          <w:vertAlign w:val="superscript"/>
        </w:rPr>
        <w:t>*</w:t>
      </w:r>
      <w:r w:rsidRPr="002614E1">
        <w:rPr>
          <w:rFonts w:asciiTheme="minorHAnsi" w:hAnsiTheme="minorHAnsi" w:cstheme="minorHAnsi"/>
          <w:bCs/>
          <w:sz w:val="20"/>
          <w:szCs w:val="20"/>
        </w:rPr>
        <w:t>:</w:t>
      </w:r>
    </w:p>
    <w:p w14:paraId="2156324E" w14:textId="4F4466C8" w:rsidR="00281DC6" w:rsidRPr="002614E1" w:rsidRDefault="00281DC6" w:rsidP="00F8423C">
      <w:pPr>
        <w:spacing w:before="240" w:after="24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614E1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2614E1">
        <w:rPr>
          <w:rFonts w:asciiTheme="minorHAnsi" w:hAnsiTheme="minorHAnsi" w:cstheme="minorHAnsi"/>
          <w:b/>
          <w:sz w:val="20"/>
          <w:szCs w:val="20"/>
          <w:u w:val="single"/>
        </w:rPr>
        <w:t>nie będzie</w:t>
      </w:r>
      <w:r w:rsidRPr="002614E1">
        <w:rPr>
          <w:rFonts w:asciiTheme="minorHAnsi" w:hAnsiTheme="minorHAnsi" w:cstheme="minorHAnsi"/>
          <w:bCs/>
          <w:sz w:val="20"/>
          <w:szCs w:val="20"/>
        </w:rPr>
        <w:t xml:space="preserve"> prowadzić u Zamawiającego do powstania obowiązku podatkowego zgodnie z ustawą z dnia 11 marca 2014 r. o podatku od towarów i usług (</w:t>
      </w:r>
      <w:proofErr w:type="spellStart"/>
      <w:r w:rsidRPr="002614E1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2614E1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84055D" w:rsidRPr="002614E1">
        <w:rPr>
          <w:rFonts w:asciiTheme="minorHAnsi" w:hAnsiTheme="minorHAnsi" w:cstheme="minorHAnsi"/>
          <w:bCs/>
          <w:sz w:val="20"/>
          <w:szCs w:val="20"/>
        </w:rPr>
        <w:t>5</w:t>
      </w:r>
      <w:r w:rsidRPr="002614E1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84055D" w:rsidRPr="002614E1">
        <w:rPr>
          <w:rFonts w:asciiTheme="minorHAnsi" w:hAnsiTheme="minorHAnsi" w:cstheme="minorHAnsi"/>
          <w:bCs/>
          <w:sz w:val="20"/>
          <w:szCs w:val="20"/>
        </w:rPr>
        <w:t>775</w:t>
      </w:r>
      <w:r w:rsidRPr="002614E1">
        <w:rPr>
          <w:rFonts w:asciiTheme="minorHAnsi" w:hAnsiTheme="minorHAnsi" w:cstheme="minorHAnsi"/>
          <w:bCs/>
          <w:sz w:val="20"/>
          <w:szCs w:val="20"/>
        </w:rPr>
        <w:t>)</w:t>
      </w:r>
    </w:p>
    <w:p w14:paraId="02D4AD6F" w14:textId="77777777" w:rsidR="00281DC6" w:rsidRPr="002614E1" w:rsidRDefault="00281DC6" w:rsidP="00F8423C">
      <w:pPr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340E3FA9" w14:textId="2A38612F" w:rsidR="00281DC6" w:rsidRPr="002614E1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614E1">
        <w:rPr>
          <w:rFonts w:asciiTheme="minorHAnsi" w:hAnsiTheme="minorHAnsi" w:cstheme="minorHAnsi"/>
          <w:b/>
          <w:sz w:val="20"/>
          <w:szCs w:val="20"/>
        </w:rPr>
        <w:t xml:space="preserve">□ </w:t>
      </w:r>
      <w:r w:rsidRPr="002614E1">
        <w:rPr>
          <w:rFonts w:asciiTheme="minorHAnsi" w:hAnsiTheme="minorHAnsi" w:cstheme="minorHAnsi"/>
          <w:b/>
          <w:sz w:val="20"/>
          <w:szCs w:val="20"/>
          <w:u w:val="single"/>
        </w:rPr>
        <w:t>będzie prowadzić</w:t>
      </w:r>
      <w:r w:rsidRPr="002614E1">
        <w:rPr>
          <w:rFonts w:asciiTheme="minorHAnsi" w:hAnsiTheme="minorHAnsi" w:cstheme="minorHAnsi"/>
          <w:bCs/>
          <w:sz w:val="20"/>
          <w:szCs w:val="20"/>
        </w:rPr>
        <w:t xml:space="preserve"> u Zamawiającego do powstania obowiązku podatkowego zgodnie z ustawą z dnia 11 marca 2014 r. o podatku od towarów i usług (</w:t>
      </w:r>
      <w:proofErr w:type="spellStart"/>
      <w:r w:rsidRPr="002614E1">
        <w:rPr>
          <w:rFonts w:asciiTheme="minorHAnsi" w:hAnsiTheme="minorHAnsi" w:cstheme="minorHAnsi"/>
          <w:bCs/>
          <w:sz w:val="20"/>
          <w:szCs w:val="20"/>
        </w:rPr>
        <w:t>t.j</w:t>
      </w:r>
      <w:proofErr w:type="spellEnd"/>
      <w:r w:rsidRPr="002614E1">
        <w:rPr>
          <w:rFonts w:asciiTheme="minorHAnsi" w:hAnsiTheme="minorHAnsi" w:cstheme="minorHAnsi"/>
          <w:bCs/>
          <w:sz w:val="20"/>
          <w:szCs w:val="20"/>
        </w:rPr>
        <w:t>. Dz. U. z 202</w:t>
      </w:r>
      <w:r w:rsidR="0084055D" w:rsidRPr="002614E1">
        <w:rPr>
          <w:rFonts w:asciiTheme="minorHAnsi" w:hAnsiTheme="minorHAnsi" w:cstheme="minorHAnsi"/>
          <w:bCs/>
          <w:sz w:val="20"/>
          <w:szCs w:val="20"/>
        </w:rPr>
        <w:t>5</w:t>
      </w:r>
      <w:r w:rsidRPr="002614E1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84055D" w:rsidRPr="002614E1">
        <w:rPr>
          <w:rFonts w:asciiTheme="minorHAnsi" w:hAnsiTheme="minorHAnsi" w:cstheme="minorHAnsi"/>
          <w:bCs/>
          <w:sz w:val="20"/>
          <w:szCs w:val="20"/>
        </w:rPr>
        <w:t>775</w:t>
      </w:r>
      <w:r w:rsidRPr="002614E1">
        <w:rPr>
          <w:rFonts w:asciiTheme="minorHAnsi" w:hAnsiTheme="minorHAnsi" w:cstheme="minorHAnsi"/>
          <w:bCs/>
          <w:sz w:val="20"/>
          <w:szCs w:val="20"/>
        </w:rPr>
        <w:t>), wobec czego wskazujemy nazwę (rodzaj) towaru lub usługi, których dostawa lub świadczenie będzie prowadzić do obowiązku jego powstania oraz ich wartość bez kwoty podatku:</w:t>
      </w:r>
    </w:p>
    <w:p w14:paraId="21AD030D" w14:textId="77777777" w:rsidR="00281DC6" w:rsidRPr="002614E1" w:rsidRDefault="00281DC6" w:rsidP="00F8423C">
      <w:pPr>
        <w:spacing w:before="240" w:after="120"/>
        <w:ind w:left="284"/>
        <w:contextualSpacing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289"/>
        <w:gridCol w:w="2835"/>
        <w:gridCol w:w="3260"/>
      </w:tblGrid>
      <w:tr w:rsidR="00281DC6" w:rsidRPr="002614E1" w14:paraId="13DC534D" w14:textId="77777777" w:rsidTr="00F8423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5ACD3D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804387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AB4584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96D0FC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281DC6" w:rsidRPr="002614E1" w14:paraId="0E91C3B0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7F47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7327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6706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3270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58289B06" w14:textId="77777777" w:rsidTr="00F842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F7FB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FEC5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A4F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460" w14:textId="77777777" w:rsidR="00281DC6" w:rsidRPr="002614E1" w:rsidRDefault="00281DC6" w:rsidP="00F8423C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D01F34" w14:textId="77777777" w:rsidR="00281DC6" w:rsidRPr="002614E1" w:rsidRDefault="00281DC6" w:rsidP="00F8423C">
      <w:pPr>
        <w:spacing w:before="240"/>
        <w:ind w:left="284"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p w14:paraId="5349E88E" w14:textId="77777777" w:rsidR="00281DC6" w:rsidRPr="002614E1" w:rsidRDefault="00281DC6" w:rsidP="00F8423C">
      <w:pPr>
        <w:numPr>
          <w:ilvl w:val="0"/>
          <w:numId w:val="1"/>
        </w:numPr>
        <w:spacing w:before="240"/>
        <w:ind w:left="284" w:hanging="284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b/>
          <w:sz w:val="20"/>
          <w:szCs w:val="20"/>
        </w:rPr>
        <w:t>WSZELKĄ KORESPONDENCJĘ</w:t>
      </w:r>
      <w:r w:rsidRPr="002614E1">
        <w:rPr>
          <w:rFonts w:asciiTheme="minorHAnsi" w:hAnsiTheme="minorHAnsi" w:cstheme="minorHAnsi"/>
          <w:sz w:val="20"/>
          <w:szCs w:val="20"/>
        </w:rPr>
        <w:t xml:space="preserve"> w sprawie niniejszego postępowania w związku ze złożoną ofertą należy kierować do:</w:t>
      </w:r>
    </w:p>
    <w:tbl>
      <w:tblPr>
        <w:tblW w:w="1009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7572"/>
      </w:tblGrid>
      <w:tr w:rsidR="00281DC6" w:rsidRPr="002614E1" w14:paraId="1B114C7C" w14:textId="77777777" w:rsidTr="00F8423C">
        <w:tc>
          <w:tcPr>
            <w:tcW w:w="2521" w:type="dxa"/>
            <w:vAlign w:val="center"/>
          </w:tcPr>
          <w:p w14:paraId="556B612F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7572" w:type="dxa"/>
          </w:tcPr>
          <w:p w14:paraId="137C1A80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0C5DDB36" w14:textId="77777777" w:rsidTr="00F8423C">
        <w:tc>
          <w:tcPr>
            <w:tcW w:w="2521" w:type="dxa"/>
            <w:vAlign w:val="center"/>
          </w:tcPr>
          <w:p w14:paraId="01AFFC6E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>Adres</w:t>
            </w:r>
          </w:p>
        </w:tc>
        <w:tc>
          <w:tcPr>
            <w:tcW w:w="7572" w:type="dxa"/>
          </w:tcPr>
          <w:p w14:paraId="5773B118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67F748A5" w14:textId="77777777" w:rsidTr="00F8423C">
        <w:tc>
          <w:tcPr>
            <w:tcW w:w="2521" w:type="dxa"/>
            <w:vAlign w:val="center"/>
          </w:tcPr>
          <w:p w14:paraId="07AF69E8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7572" w:type="dxa"/>
          </w:tcPr>
          <w:p w14:paraId="6F7EA11A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81DC6" w:rsidRPr="002614E1" w14:paraId="4175227C" w14:textId="77777777" w:rsidTr="00F8423C">
        <w:tc>
          <w:tcPr>
            <w:tcW w:w="2521" w:type="dxa"/>
            <w:vAlign w:val="center"/>
          </w:tcPr>
          <w:p w14:paraId="14AAD8DB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614E1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7572" w:type="dxa"/>
          </w:tcPr>
          <w:p w14:paraId="794E0725" w14:textId="77777777" w:rsidR="00281DC6" w:rsidRPr="002614E1" w:rsidRDefault="00281DC6" w:rsidP="00F8423C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45B8B541" w14:textId="77777777" w:rsidR="00281DC6" w:rsidRPr="002614E1" w:rsidRDefault="00281DC6" w:rsidP="00F8423C">
      <w:pPr>
        <w:ind w:hanging="284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</w:p>
    <w:p w14:paraId="5A0E6005" w14:textId="733E15E0" w:rsidR="00281DC6" w:rsidRPr="002614E1" w:rsidRDefault="00281DC6" w:rsidP="00F8423C">
      <w:pPr>
        <w:numPr>
          <w:ilvl w:val="0"/>
          <w:numId w:val="1"/>
        </w:numPr>
        <w:ind w:left="360"/>
        <w:contextualSpacing/>
        <w:rPr>
          <w:rFonts w:asciiTheme="minorHAnsi" w:eastAsia="Calibri" w:hAnsiTheme="minorHAnsi" w:cstheme="minorHAnsi"/>
          <w:sz w:val="20"/>
          <w:szCs w:val="20"/>
          <w:lang w:val="en-US" w:eastAsia="en-US"/>
        </w:rPr>
      </w:pPr>
      <w:proofErr w:type="spellStart"/>
      <w:r w:rsidRPr="002614E1">
        <w:rPr>
          <w:rFonts w:asciiTheme="minorHAnsi" w:eastAsia="Calibri" w:hAnsiTheme="minorHAnsi" w:cstheme="minorHAnsi"/>
          <w:sz w:val="20"/>
          <w:szCs w:val="20"/>
          <w:lang w:val="en-US" w:eastAsia="en-US"/>
        </w:rPr>
        <w:t>Informacja</w:t>
      </w:r>
      <w:proofErr w:type="spellEnd"/>
      <w:r w:rsidR="0011483A" w:rsidRPr="002614E1">
        <w:rPr>
          <w:rFonts w:asciiTheme="minorHAnsi" w:eastAsia="Calibri" w:hAnsiTheme="minorHAnsi" w:cstheme="minorHAnsi"/>
          <w:sz w:val="20"/>
          <w:szCs w:val="20"/>
          <w:lang w:val="en-US" w:eastAsia="en-US"/>
        </w:rPr>
        <w:t xml:space="preserve">: </w:t>
      </w:r>
    </w:p>
    <w:p w14:paraId="74867EBF" w14:textId="385EBB11" w:rsidR="00281DC6" w:rsidRPr="002614E1" w:rsidRDefault="00281DC6" w:rsidP="00F8423C">
      <w:pPr>
        <w:ind w:firstLine="360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2614E1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Czy Wykonawca jest mikroprzedsiębiorstwem bądź małym lub średnim </w:t>
      </w:r>
      <w:r w:rsidR="00F8423C" w:rsidRPr="002614E1">
        <w:rPr>
          <w:rFonts w:asciiTheme="minorHAnsi" w:eastAsia="Calibri" w:hAnsiTheme="minorHAnsi" w:cstheme="minorHAnsi"/>
          <w:sz w:val="20"/>
          <w:szCs w:val="20"/>
          <w:lang w:eastAsia="en-US"/>
        </w:rPr>
        <w:t>przedsiębiorstwem?</w:t>
      </w:r>
    </w:p>
    <w:p w14:paraId="66B96AE8" w14:textId="77777777" w:rsidR="00281DC6" w:rsidRPr="002614E1" w:rsidRDefault="00281DC6" w:rsidP="00F8423C">
      <w:pPr>
        <w:ind w:left="360"/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2614E1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Odpowiedź Wykonawcy:</w:t>
      </w:r>
    </w:p>
    <w:p w14:paraId="72473A7E" w14:textId="77777777" w:rsidR="00281DC6" w:rsidRPr="002614E1" w:rsidRDefault="00281DC6" w:rsidP="00F8423C">
      <w:pPr>
        <w:ind w:left="360"/>
        <w:contextualSpacing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2614E1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jest: </w:t>
      </w:r>
      <w:r w:rsidRPr="002614E1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(niepotrzebne skreślić - właściwe zaznaczyć)</w:t>
      </w:r>
    </w:p>
    <w:p w14:paraId="319BE969" w14:textId="77777777" w:rsidR="00281DC6" w:rsidRPr="002614E1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2614E1">
        <w:rPr>
          <w:rFonts w:asciiTheme="minorHAnsi" w:eastAsia="Calibri" w:hAnsiTheme="minorHAnsi" w:cstheme="minorHAnsi"/>
          <w:sz w:val="20"/>
          <w:szCs w:val="20"/>
          <w:lang w:eastAsia="en-US"/>
        </w:rPr>
        <w:t>mikroprzedsiębiorstwem</w:t>
      </w:r>
    </w:p>
    <w:p w14:paraId="455641E1" w14:textId="77777777" w:rsidR="00281DC6" w:rsidRPr="002614E1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2614E1">
        <w:rPr>
          <w:rFonts w:asciiTheme="minorHAnsi" w:eastAsia="Calibri" w:hAnsiTheme="minorHAnsi" w:cstheme="minorHAnsi"/>
          <w:sz w:val="20"/>
          <w:szCs w:val="20"/>
          <w:lang w:eastAsia="en-US"/>
        </w:rPr>
        <w:t>małym przedsiębiorstwem</w:t>
      </w:r>
    </w:p>
    <w:p w14:paraId="192A1B53" w14:textId="59A345C5" w:rsidR="00281DC6" w:rsidRPr="002614E1" w:rsidRDefault="00281DC6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2614E1">
        <w:rPr>
          <w:rFonts w:asciiTheme="minorHAnsi" w:eastAsia="Calibri" w:hAnsiTheme="minorHAnsi" w:cstheme="minorHAnsi"/>
          <w:sz w:val="20"/>
          <w:szCs w:val="20"/>
          <w:lang w:eastAsia="en-US"/>
        </w:rPr>
        <w:t>średnim przedsiębiorstwem</w:t>
      </w:r>
    </w:p>
    <w:p w14:paraId="1526D3BF" w14:textId="6BE7B7DB" w:rsidR="0068222F" w:rsidRPr="002614E1" w:rsidRDefault="0068222F" w:rsidP="00F8423C">
      <w:pPr>
        <w:numPr>
          <w:ilvl w:val="0"/>
          <w:numId w:val="3"/>
        </w:numPr>
        <w:contextualSpacing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2614E1">
        <w:rPr>
          <w:rFonts w:asciiTheme="minorHAnsi" w:eastAsia="Calibri" w:hAnsiTheme="minorHAnsi" w:cstheme="minorHAnsi"/>
          <w:sz w:val="20"/>
          <w:szCs w:val="20"/>
          <w:lang w:eastAsia="en-US"/>
        </w:rPr>
        <w:t>inny ………………….</w:t>
      </w:r>
    </w:p>
    <w:p w14:paraId="7F66F6AC" w14:textId="77777777" w:rsidR="00281DC6" w:rsidRPr="002614E1" w:rsidRDefault="00281DC6" w:rsidP="00F8423C">
      <w:pPr>
        <w:ind w:left="360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2614E1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Uwaga!</w:t>
      </w:r>
    </w:p>
    <w:p w14:paraId="2C12152E" w14:textId="77777777" w:rsidR="00281DC6" w:rsidRPr="002614E1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2614E1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CC34061" w14:textId="77777777" w:rsidR="00281DC6" w:rsidRPr="002614E1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2614E1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7989ABB1" w14:textId="77777777" w:rsidR="00281DC6" w:rsidRPr="002614E1" w:rsidRDefault="00281DC6" w:rsidP="00F8423C">
      <w:pPr>
        <w:pStyle w:val="Akapitzlist"/>
        <w:numPr>
          <w:ilvl w:val="0"/>
          <w:numId w:val="14"/>
        </w:numPr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2614E1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Średnie przedsiębiorstwa: przedsiębiorstwa, które nie są mikroprzedsiębiorstwami ani małymi przedsiębiorstwami</w:t>
      </w:r>
      <w:r w:rsidRPr="002614E1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br/>
        <w:t xml:space="preserve"> </w:t>
      </w:r>
      <w:r w:rsidRPr="002614E1">
        <w:rPr>
          <w:rFonts w:asciiTheme="minorHAnsi" w:eastAsia="Calibri" w:hAnsiTheme="minorHAnsi" w:cstheme="minorHAnsi"/>
          <w:b/>
          <w:i/>
          <w:sz w:val="18"/>
          <w:szCs w:val="18"/>
          <w:lang w:eastAsia="en-US"/>
        </w:rPr>
        <w:t>i które</w:t>
      </w:r>
      <w:r w:rsidRPr="002614E1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536C41FB" w14:textId="77777777" w:rsidR="0068222F" w:rsidRPr="002614E1" w:rsidRDefault="0068222F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sz w:val="20"/>
          <w:szCs w:val="20"/>
        </w:rPr>
      </w:pPr>
    </w:p>
    <w:p w14:paraId="6A5EFCF6" w14:textId="7E7416F0" w:rsidR="00281DC6" w:rsidRPr="002614E1" w:rsidRDefault="00281DC6" w:rsidP="00F8423C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0"/>
          <w:szCs w:val="20"/>
        </w:rPr>
      </w:pPr>
      <w:r w:rsidRPr="002614E1">
        <w:rPr>
          <w:rFonts w:asciiTheme="minorHAnsi" w:hAnsiTheme="minorHAnsi" w:cstheme="minorHAnsi"/>
          <w:i/>
          <w:sz w:val="20"/>
          <w:szCs w:val="20"/>
        </w:rPr>
        <w:tab/>
      </w:r>
    </w:p>
    <w:p w14:paraId="591B5E7B" w14:textId="1E25DEB6" w:rsidR="00281DC6" w:rsidRPr="002614E1" w:rsidRDefault="00281DC6" w:rsidP="00F8423C">
      <w:pPr>
        <w:tabs>
          <w:tab w:val="center" w:pos="7655"/>
        </w:tabs>
        <w:spacing w:before="120"/>
        <w:ind w:left="5103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2614E1">
        <w:rPr>
          <w:rFonts w:asciiTheme="minorHAnsi" w:hAnsiTheme="minorHAnsi" w:cstheme="minorHAnsi"/>
          <w:i/>
          <w:sz w:val="20"/>
          <w:szCs w:val="20"/>
        </w:rPr>
        <w:t>__________________________________</w:t>
      </w:r>
    </w:p>
    <w:p w14:paraId="668402B0" w14:textId="7418BBB9" w:rsidR="00281DC6" w:rsidRPr="00F8423C" w:rsidRDefault="00281DC6" w:rsidP="00F8423C">
      <w:pPr>
        <w:tabs>
          <w:tab w:val="center" w:pos="7655"/>
        </w:tabs>
        <w:ind w:left="5245"/>
        <w:jc w:val="center"/>
        <w:rPr>
          <w:rFonts w:asciiTheme="minorHAnsi" w:hAnsiTheme="minorHAnsi" w:cstheme="minorHAnsi"/>
          <w:sz w:val="20"/>
          <w:szCs w:val="20"/>
        </w:rPr>
      </w:pPr>
      <w:r w:rsidRPr="002614E1">
        <w:rPr>
          <w:rFonts w:asciiTheme="minorHAnsi" w:hAnsiTheme="minorHAnsi" w:cstheme="minorHAnsi"/>
          <w:i/>
          <w:sz w:val="20"/>
          <w:szCs w:val="20"/>
        </w:rPr>
        <w:t xml:space="preserve">(podpis osoby uprawnionej do składania </w:t>
      </w:r>
      <w:r w:rsidR="00D82FE0" w:rsidRPr="002614E1">
        <w:rPr>
          <w:rFonts w:asciiTheme="minorHAnsi" w:hAnsiTheme="minorHAnsi" w:cstheme="minorHAnsi"/>
          <w:i/>
          <w:sz w:val="20"/>
          <w:szCs w:val="20"/>
        </w:rPr>
        <w:t>oświadczeń woli</w:t>
      </w:r>
      <w:r w:rsidRPr="002614E1">
        <w:rPr>
          <w:rFonts w:asciiTheme="minorHAnsi" w:hAnsiTheme="minorHAnsi" w:cstheme="minorHAnsi"/>
          <w:i/>
          <w:sz w:val="20"/>
          <w:szCs w:val="20"/>
        </w:rPr>
        <w:t xml:space="preserve"> w imieniu Wykonawcy)</w:t>
      </w:r>
    </w:p>
    <w:sectPr w:rsidR="00281DC6" w:rsidRPr="00F8423C" w:rsidSect="00F8423C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FA5A4" w14:textId="77777777" w:rsidR="003B06A6" w:rsidRDefault="003B06A6">
      <w:r>
        <w:separator/>
      </w:r>
    </w:p>
  </w:endnote>
  <w:endnote w:type="continuationSeparator" w:id="0">
    <w:p w14:paraId="4AE0EDFA" w14:textId="77777777" w:rsidR="003B06A6" w:rsidRDefault="003B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C5B" w14:textId="77777777" w:rsidR="00CA7C6C" w:rsidRDefault="007D1797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A7C6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3420C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B5BC45C" w14:textId="77777777" w:rsidR="00CA7C6C" w:rsidRDefault="00CA7C6C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85EB3" w14:textId="77777777" w:rsidR="003B06A6" w:rsidRDefault="003B06A6">
      <w:r>
        <w:separator/>
      </w:r>
    </w:p>
  </w:footnote>
  <w:footnote w:type="continuationSeparator" w:id="0">
    <w:p w14:paraId="732B38F2" w14:textId="77777777" w:rsidR="003B06A6" w:rsidRDefault="003B06A6">
      <w:r>
        <w:continuationSeparator/>
      </w:r>
    </w:p>
  </w:footnote>
  <w:footnote w:id="1">
    <w:p w14:paraId="31C1EDD2" w14:textId="26E430EC" w:rsidR="00281DC6" w:rsidRPr="00F8423C" w:rsidRDefault="00281DC6" w:rsidP="00281DC6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F8423C">
        <w:rPr>
          <w:rStyle w:val="Odwoanieprzypisudolnego"/>
          <w:rFonts w:ascii="Calibri" w:hAnsi="Calibri" w:cs="Calibri"/>
          <w:sz w:val="16"/>
          <w:szCs w:val="16"/>
          <w:vertAlign w:val="baseline"/>
        </w:rPr>
        <w:footnoteRef/>
      </w:r>
      <w:r w:rsidR="00543082">
        <w:rPr>
          <w:rFonts w:ascii="Calibri" w:hAnsi="Calibri" w:cs="Calibri"/>
          <w:sz w:val="16"/>
          <w:szCs w:val="16"/>
        </w:rPr>
        <w:t xml:space="preserve"> -</w:t>
      </w:r>
      <w:r w:rsidRPr="00F8423C">
        <w:rPr>
          <w:rFonts w:ascii="Calibri" w:hAnsi="Calibri" w:cs="Calibri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48FCD510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Fonts w:asciiTheme="minorHAnsi" w:hAnsiTheme="minorHAnsi" w:cstheme="minorHAnsi"/>
          <w:sz w:val="16"/>
          <w:szCs w:val="16"/>
        </w:rPr>
        <w:t>* niepotrzebne skreślić – zostawić właściwe</w:t>
      </w:r>
    </w:p>
    <w:p w14:paraId="2686B209" w14:textId="77777777" w:rsidR="000B7920" w:rsidRPr="00F8423C" w:rsidRDefault="000B7920" w:rsidP="00B73557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868DA57" w14:textId="77777777" w:rsidR="000B7920" w:rsidRPr="00173016" w:rsidRDefault="000B7920" w:rsidP="00B73557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F8423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423C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03764" w14:textId="761FF641" w:rsidR="00D74BC1" w:rsidRPr="00B07767" w:rsidRDefault="00882B8D" w:rsidP="00B07767">
    <w:pPr>
      <w:pStyle w:val="Nagwek"/>
    </w:pPr>
    <w:r>
      <w:rPr>
        <w:noProof/>
      </w:rPr>
      <w:drawing>
        <wp:inline distT="0" distB="0" distL="0" distR="0" wp14:anchorId="4337044A" wp14:editId="6D39A0A6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7A24398A"/>
    <w:lvl w:ilvl="0">
      <w:start w:val="1"/>
      <w:numFmt w:val="decimal"/>
      <w:lvlText w:val="%1."/>
      <w:lvlJc w:val="left"/>
      <w:pPr>
        <w:tabs>
          <w:tab w:val="num" w:pos="587"/>
        </w:tabs>
        <w:ind w:left="567" w:hanging="340"/>
      </w:pPr>
      <w:rPr>
        <w:rFonts w:ascii="Garamond" w:hAnsi="Garamond" w:cs="Times New Roman" w:hint="default"/>
        <w:b w:val="0"/>
        <w:bCs w:val="0"/>
        <w:i w:val="0"/>
        <w:spacing w:val="-3"/>
        <w:sz w:val="22"/>
        <w:szCs w:val="22"/>
        <w:lang w:val="pl-PL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60BA0"/>
    <w:multiLevelType w:val="hybridMultilevel"/>
    <w:tmpl w:val="D3808664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BA4A45"/>
    <w:multiLevelType w:val="hybridMultilevel"/>
    <w:tmpl w:val="6462A0E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00DE7"/>
    <w:multiLevelType w:val="hybridMultilevel"/>
    <w:tmpl w:val="311693D2"/>
    <w:lvl w:ilvl="0" w:tplc="EBD4BCF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CA05C4"/>
    <w:multiLevelType w:val="hybridMultilevel"/>
    <w:tmpl w:val="870679B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 w15:restartNumberingAfterBreak="0">
    <w:nsid w:val="44221307"/>
    <w:multiLevelType w:val="hybridMultilevel"/>
    <w:tmpl w:val="4202D2A8"/>
    <w:lvl w:ilvl="0" w:tplc="81AC2B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809326A"/>
    <w:multiLevelType w:val="hybridMultilevel"/>
    <w:tmpl w:val="79CE3D92"/>
    <w:lvl w:ilvl="0" w:tplc="D8A4C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21BC2"/>
    <w:multiLevelType w:val="hybridMultilevel"/>
    <w:tmpl w:val="0826D89C"/>
    <w:lvl w:ilvl="0" w:tplc="FFFFFFFF">
      <w:start w:val="1"/>
      <w:numFmt w:val="decimal"/>
      <w:lvlText w:val="%1)"/>
      <w:lvlJc w:val="left"/>
      <w:pPr>
        <w:ind w:left="717" w:hanging="360"/>
      </w:p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26A7939"/>
    <w:multiLevelType w:val="hybridMultilevel"/>
    <w:tmpl w:val="F18E5FD2"/>
    <w:lvl w:ilvl="0" w:tplc="40F4348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93356"/>
    <w:multiLevelType w:val="hybridMultilevel"/>
    <w:tmpl w:val="39BC39E6"/>
    <w:lvl w:ilvl="0" w:tplc="65168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4726DC"/>
    <w:multiLevelType w:val="hybridMultilevel"/>
    <w:tmpl w:val="7396AC66"/>
    <w:lvl w:ilvl="0" w:tplc="57388EC6">
      <w:start w:val="1"/>
      <w:numFmt w:val="decimal"/>
      <w:lvlText w:val="%1."/>
      <w:lvlJc w:val="left"/>
      <w:pPr>
        <w:ind w:left="360" w:hanging="360"/>
      </w:pPr>
      <w:rPr>
        <w:rFonts w:ascii="Abadi" w:eastAsia="Times New Roman" w:hAnsi="Abad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876579">
    <w:abstractNumId w:val="13"/>
  </w:num>
  <w:num w:numId="2" w16cid:durableId="1906186095">
    <w:abstractNumId w:val="12"/>
  </w:num>
  <w:num w:numId="3" w16cid:durableId="1681618092">
    <w:abstractNumId w:val="4"/>
  </w:num>
  <w:num w:numId="4" w16cid:durableId="209348552">
    <w:abstractNumId w:val="6"/>
  </w:num>
  <w:num w:numId="5" w16cid:durableId="1825537701">
    <w:abstractNumId w:val="0"/>
  </w:num>
  <w:num w:numId="6" w16cid:durableId="1553541187">
    <w:abstractNumId w:val="11"/>
  </w:num>
  <w:num w:numId="7" w16cid:durableId="214897540">
    <w:abstractNumId w:val="8"/>
  </w:num>
  <w:num w:numId="8" w16cid:durableId="784613150">
    <w:abstractNumId w:val="1"/>
  </w:num>
  <w:num w:numId="9" w16cid:durableId="868950292">
    <w:abstractNumId w:val="5"/>
  </w:num>
  <w:num w:numId="10" w16cid:durableId="628979428">
    <w:abstractNumId w:val="7"/>
  </w:num>
  <w:num w:numId="11" w16cid:durableId="105273507">
    <w:abstractNumId w:val="3"/>
  </w:num>
  <w:num w:numId="12" w16cid:durableId="1794205343">
    <w:abstractNumId w:val="2"/>
  </w:num>
  <w:num w:numId="13" w16cid:durableId="1254775620">
    <w:abstractNumId w:val="9"/>
  </w:num>
  <w:num w:numId="14" w16cid:durableId="40018263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C3"/>
    <w:rsid w:val="000063BF"/>
    <w:rsid w:val="00007D81"/>
    <w:rsid w:val="000214B9"/>
    <w:rsid w:val="0002177A"/>
    <w:rsid w:val="00033317"/>
    <w:rsid w:val="00033A06"/>
    <w:rsid w:val="0003734F"/>
    <w:rsid w:val="00066BA7"/>
    <w:rsid w:val="000719D0"/>
    <w:rsid w:val="00071FE3"/>
    <w:rsid w:val="00076FFB"/>
    <w:rsid w:val="000859D9"/>
    <w:rsid w:val="00097313"/>
    <w:rsid w:val="000A650C"/>
    <w:rsid w:val="000B7920"/>
    <w:rsid w:val="000C3F6C"/>
    <w:rsid w:val="000D2EDF"/>
    <w:rsid w:val="000D4D84"/>
    <w:rsid w:val="000F47FB"/>
    <w:rsid w:val="0011483A"/>
    <w:rsid w:val="00121113"/>
    <w:rsid w:val="001274DC"/>
    <w:rsid w:val="001277F8"/>
    <w:rsid w:val="0013376D"/>
    <w:rsid w:val="00155E25"/>
    <w:rsid w:val="00157AC7"/>
    <w:rsid w:val="00160E9C"/>
    <w:rsid w:val="001642F3"/>
    <w:rsid w:val="00174A30"/>
    <w:rsid w:val="0018410E"/>
    <w:rsid w:val="00187BC0"/>
    <w:rsid w:val="00195E99"/>
    <w:rsid w:val="001B0031"/>
    <w:rsid w:val="001C7958"/>
    <w:rsid w:val="001F5C81"/>
    <w:rsid w:val="001F7CF5"/>
    <w:rsid w:val="002168EB"/>
    <w:rsid w:val="00221448"/>
    <w:rsid w:val="00221FF9"/>
    <w:rsid w:val="002569A6"/>
    <w:rsid w:val="002614E1"/>
    <w:rsid w:val="002679F0"/>
    <w:rsid w:val="00281DC6"/>
    <w:rsid w:val="002921BA"/>
    <w:rsid w:val="002937D6"/>
    <w:rsid w:val="0029605A"/>
    <w:rsid w:val="002B5372"/>
    <w:rsid w:val="002B612F"/>
    <w:rsid w:val="002C6731"/>
    <w:rsid w:val="002C7773"/>
    <w:rsid w:val="002D0B11"/>
    <w:rsid w:val="002F3B02"/>
    <w:rsid w:val="00302047"/>
    <w:rsid w:val="0030391A"/>
    <w:rsid w:val="00342D95"/>
    <w:rsid w:val="00351CB8"/>
    <w:rsid w:val="0036256A"/>
    <w:rsid w:val="003650F7"/>
    <w:rsid w:val="00381520"/>
    <w:rsid w:val="003A3958"/>
    <w:rsid w:val="003A652F"/>
    <w:rsid w:val="003B06A6"/>
    <w:rsid w:val="003B13D5"/>
    <w:rsid w:val="003C5A59"/>
    <w:rsid w:val="003E084F"/>
    <w:rsid w:val="003F43BE"/>
    <w:rsid w:val="004064EE"/>
    <w:rsid w:val="00410E9B"/>
    <w:rsid w:val="004127BF"/>
    <w:rsid w:val="00443C09"/>
    <w:rsid w:val="00452682"/>
    <w:rsid w:val="00460383"/>
    <w:rsid w:val="00467243"/>
    <w:rsid w:val="004858D2"/>
    <w:rsid w:val="004A122E"/>
    <w:rsid w:val="004A2566"/>
    <w:rsid w:val="004D2C96"/>
    <w:rsid w:val="005001EB"/>
    <w:rsid w:val="00503B70"/>
    <w:rsid w:val="0050665F"/>
    <w:rsid w:val="0051587F"/>
    <w:rsid w:val="00525E4D"/>
    <w:rsid w:val="00535E57"/>
    <w:rsid w:val="0054209F"/>
    <w:rsid w:val="00543082"/>
    <w:rsid w:val="005521F9"/>
    <w:rsid w:val="00563A31"/>
    <w:rsid w:val="00592545"/>
    <w:rsid w:val="00597773"/>
    <w:rsid w:val="005A45CA"/>
    <w:rsid w:val="005A5EE5"/>
    <w:rsid w:val="005A70C7"/>
    <w:rsid w:val="005C6582"/>
    <w:rsid w:val="005E1FEB"/>
    <w:rsid w:val="005E4287"/>
    <w:rsid w:val="00613B65"/>
    <w:rsid w:val="00615E11"/>
    <w:rsid w:val="006311ED"/>
    <w:rsid w:val="00635C6E"/>
    <w:rsid w:val="00655408"/>
    <w:rsid w:val="006739DE"/>
    <w:rsid w:val="0068222F"/>
    <w:rsid w:val="006929C9"/>
    <w:rsid w:val="006A2CCB"/>
    <w:rsid w:val="006B0115"/>
    <w:rsid w:val="006B4C9D"/>
    <w:rsid w:val="006B5C98"/>
    <w:rsid w:val="006C15DF"/>
    <w:rsid w:val="006C52A7"/>
    <w:rsid w:val="006E47E8"/>
    <w:rsid w:val="006E5589"/>
    <w:rsid w:val="006F0660"/>
    <w:rsid w:val="007222BA"/>
    <w:rsid w:val="00740C0B"/>
    <w:rsid w:val="007717C3"/>
    <w:rsid w:val="00783A39"/>
    <w:rsid w:val="00783AAE"/>
    <w:rsid w:val="007D16B8"/>
    <w:rsid w:val="007D1797"/>
    <w:rsid w:val="007D581A"/>
    <w:rsid w:val="0080270C"/>
    <w:rsid w:val="00813379"/>
    <w:rsid w:val="008368F7"/>
    <w:rsid w:val="0084055D"/>
    <w:rsid w:val="00853B6B"/>
    <w:rsid w:val="00855BE0"/>
    <w:rsid w:val="00873790"/>
    <w:rsid w:val="00882B8D"/>
    <w:rsid w:val="008D29B6"/>
    <w:rsid w:val="008F47D5"/>
    <w:rsid w:val="008F7F3E"/>
    <w:rsid w:val="0090622D"/>
    <w:rsid w:val="00906DB4"/>
    <w:rsid w:val="00921460"/>
    <w:rsid w:val="00923EC4"/>
    <w:rsid w:val="00925288"/>
    <w:rsid w:val="00925993"/>
    <w:rsid w:val="00942685"/>
    <w:rsid w:val="009447CD"/>
    <w:rsid w:val="009479F9"/>
    <w:rsid w:val="00952018"/>
    <w:rsid w:val="00957800"/>
    <w:rsid w:val="00990CE8"/>
    <w:rsid w:val="00990E02"/>
    <w:rsid w:val="009925F3"/>
    <w:rsid w:val="009971F0"/>
    <w:rsid w:val="009D2003"/>
    <w:rsid w:val="009D2A89"/>
    <w:rsid w:val="009E1B04"/>
    <w:rsid w:val="009E5297"/>
    <w:rsid w:val="009F3DC3"/>
    <w:rsid w:val="009F45A4"/>
    <w:rsid w:val="009F46DA"/>
    <w:rsid w:val="00A35787"/>
    <w:rsid w:val="00A35DA2"/>
    <w:rsid w:val="00A4149C"/>
    <w:rsid w:val="00A45690"/>
    <w:rsid w:val="00A6788E"/>
    <w:rsid w:val="00A90AD6"/>
    <w:rsid w:val="00AA1173"/>
    <w:rsid w:val="00AA1A10"/>
    <w:rsid w:val="00AA223A"/>
    <w:rsid w:val="00AC0870"/>
    <w:rsid w:val="00AC0DCA"/>
    <w:rsid w:val="00AE55B5"/>
    <w:rsid w:val="00B03F5C"/>
    <w:rsid w:val="00B07767"/>
    <w:rsid w:val="00B12A0B"/>
    <w:rsid w:val="00B130CB"/>
    <w:rsid w:val="00B22D6B"/>
    <w:rsid w:val="00B36CBF"/>
    <w:rsid w:val="00B45820"/>
    <w:rsid w:val="00B71BCD"/>
    <w:rsid w:val="00B73557"/>
    <w:rsid w:val="00B769F8"/>
    <w:rsid w:val="00B92BE9"/>
    <w:rsid w:val="00BA6BE2"/>
    <w:rsid w:val="00BB3E12"/>
    <w:rsid w:val="00BB7503"/>
    <w:rsid w:val="00BC04B5"/>
    <w:rsid w:val="00BE1621"/>
    <w:rsid w:val="00C02BAF"/>
    <w:rsid w:val="00C12016"/>
    <w:rsid w:val="00C336B1"/>
    <w:rsid w:val="00C3420C"/>
    <w:rsid w:val="00C377E6"/>
    <w:rsid w:val="00C41F03"/>
    <w:rsid w:val="00C4798D"/>
    <w:rsid w:val="00C509E8"/>
    <w:rsid w:val="00C806B8"/>
    <w:rsid w:val="00C868BA"/>
    <w:rsid w:val="00C9288C"/>
    <w:rsid w:val="00CA0475"/>
    <w:rsid w:val="00CA66C2"/>
    <w:rsid w:val="00CA7C6C"/>
    <w:rsid w:val="00CB2BE7"/>
    <w:rsid w:val="00CB4F91"/>
    <w:rsid w:val="00CB68B7"/>
    <w:rsid w:val="00CE17EE"/>
    <w:rsid w:val="00CF2583"/>
    <w:rsid w:val="00CF77BE"/>
    <w:rsid w:val="00D069E8"/>
    <w:rsid w:val="00D07C9D"/>
    <w:rsid w:val="00D17FD4"/>
    <w:rsid w:val="00D200D8"/>
    <w:rsid w:val="00D52299"/>
    <w:rsid w:val="00D5613E"/>
    <w:rsid w:val="00D57566"/>
    <w:rsid w:val="00D65BE5"/>
    <w:rsid w:val="00D71074"/>
    <w:rsid w:val="00D710C9"/>
    <w:rsid w:val="00D7115D"/>
    <w:rsid w:val="00D74BC1"/>
    <w:rsid w:val="00D75D14"/>
    <w:rsid w:val="00D81677"/>
    <w:rsid w:val="00D82FE0"/>
    <w:rsid w:val="00DA06F8"/>
    <w:rsid w:val="00DA3284"/>
    <w:rsid w:val="00DA6138"/>
    <w:rsid w:val="00DE34A0"/>
    <w:rsid w:val="00DE3742"/>
    <w:rsid w:val="00DE706A"/>
    <w:rsid w:val="00DF35DC"/>
    <w:rsid w:val="00E03BCB"/>
    <w:rsid w:val="00E21032"/>
    <w:rsid w:val="00E2615C"/>
    <w:rsid w:val="00E54967"/>
    <w:rsid w:val="00E554F1"/>
    <w:rsid w:val="00E57579"/>
    <w:rsid w:val="00E61D09"/>
    <w:rsid w:val="00E67A95"/>
    <w:rsid w:val="00E72FDC"/>
    <w:rsid w:val="00E93CBB"/>
    <w:rsid w:val="00EA4B0A"/>
    <w:rsid w:val="00EC106A"/>
    <w:rsid w:val="00EC7EB4"/>
    <w:rsid w:val="00EE3481"/>
    <w:rsid w:val="00F2537A"/>
    <w:rsid w:val="00F33316"/>
    <w:rsid w:val="00F52DCA"/>
    <w:rsid w:val="00F63080"/>
    <w:rsid w:val="00F67712"/>
    <w:rsid w:val="00F8423C"/>
    <w:rsid w:val="00F92545"/>
    <w:rsid w:val="00FA46AF"/>
    <w:rsid w:val="00FA79F5"/>
    <w:rsid w:val="00FB4850"/>
    <w:rsid w:val="00FE7210"/>
    <w:rsid w:val="00FF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ADDB1E"/>
  <w15:docId w15:val="{7BA519C7-4E3C-4F41-8CCE-23A76A08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E9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0C9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D710C9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D710C9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740C0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710C9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D710C9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rsid w:val="00D710C9"/>
    <w:pPr>
      <w:widowControl w:val="0"/>
      <w:jc w:val="both"/>
    </w:pPr>
    <w:rPr>
      <w:szCs w:val="20"/>
    </w:rPr>
  </w:style>
  <w:style w:type="paragraph" w:styleId="Nagwek">
    <w:name w:val="head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D710C9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rsid w:val="00D710C9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rsid w:val="00D710C9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rsid w:val="00D710C9"/>
  </w:style>
  <w:style w:type="paragraph" w:styleId="Stopka">
    <w:name w:val="footer"/>
    <w:basedOn w:val="Normalny"/>
    <w:rsid w:val="00D710C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rsid w:val="00D710C9"/>
    <w:pPr>
      <w:spacing w:line="360" w:lineRule="auto"/>
      <w:jc w:val="both"/>
    </w:pPr>
  </w:style>
  <w:style w:type="paragraph" w:styleId="Tekstpodstawowywcity2">
    <w:name w:val="Body Text Indent 2"/>
    <w:basedOn w:val="Normalny"/>
    <w:rsid w:val="00D710C9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1D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1DC6"/>
  </w:style>
  <w:style w:type="character" w:styleId="Odwoanieprzypisudolnego">
    <w:name w:val="footnote reference"/>
    <w:uiPriority w:val="99"/>
    <w:unhideWhenUsed/>
    <w:rsid w:val="00281DC6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7D581A"/>
    <w:pPr>
      <w:ind w:left="720"/>
      <w:contextualSpacing/>
    </w:pPr>
    <w:rPr>
      <w:szCs w:val="20"/>
    </w:rPr>
  </w:style>
  <w:style w:type="character" w:customStyle="1" w:styleId="AkapitzlistZnak">
    <w:name w:val="Akapit z listą Znak"/>
    <w:link w:val="Akapitzlist"/>
    <w:uiPriority w:val="34"/>
    <w:qFormat/>
    <w:rsid w:val="007D581A"/>
    <w:rPr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69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69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69F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69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69F8"/>
    <w:rPr>
      <w:b/>
      <w:bCs/>
    </w:rPr>
  </w:style>
  <w:style w:type="paragraph" w:styleId="Poprawka">
    <w:name w:val="Revision"/>
    <w:hidden/>
    <w:uiPriority w:val="99"/>
    <w:semiHidden/>
    <w:rsid w:val="005430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1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dfddeb-52f8-4dea-ad1c-647cf52a9cb1" xsi:nil="true"/>
    <lcf76f155ced4ddcb4097134ff3c332f xmlns="e561e082-20b9-4472-be64-474750a816f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D5E14C-0778-4C3D-B3F4-88EC401B7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3A98F0-4443-40B3-BE9B-DF8EC88558DD}">
  <ds:schemaRefs>
    <ds:schemaRef ds:uri="http://schemas.microsoft.com/office/2006/metadata/properties"/>
    <ds:schemaRef ds:uri="http://schemas.microsoft.com/office/infopath/2007/PartnerControls"/>
    <ds:schemaRef ds:uri="fddfddeb-52f8-4dea-ad1c-647cf52a9cb1"/>
    <ds:schemaRef ds:uri="e561e082-20b9-4472-be64-474750a816f4"/>
  </ds:schemaRefs>
</ds:datastoreItem>
</file>

<file path=customXml/itemProps3.xml><?xml version="1.0" encoding="utf-8"?>
<ds:datastoreItem xmlns:ds="http://schemas.openxmlformats.org/officeDocument/2006/customXml" ds:itemID="{A7AD0F26-67A8-4047-8135-2A12EA701D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4</Pages>
  <Words>1193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Paulina Krośnicka</dc:creator>
  <cp:keywords/>
  <dc:description/>
  <cp:lastModifiedBy>Paulina Krośnicka-Zawalich</cp:lastModifiedBy>
  <cp:revision>3</cp:revision>
  <cp:lastPrinted>2025-10-01T12:09:00Z</cp:lastPrinted>
  <dcterms:created xsi:type="dcterms:W3CDTF">2026-03-31T13:06:00Z</dcterms:created>
  <dcterms:modified xsi:type="dcterms:W3CDTF">2026-04-02T08:02:00Z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0x01010056B774AEBA7AA34F8D3728A2ED8B9F1B</vt:lpwstr>
  </property>
</Properties>
</file>